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4590A5" w14:textId="2E9EA9F9" w:rsidR="00487499" w:rsidRPr="004822CF" w:rsidRDefault="00EF094C" w:rsidP="004822CF">
      <w:pPr>
        <w:pStyle w:val="Naslovobrazca"/>
        <w:pageBreakBefore/>
        <w:rPr>
          <w:rFonts w:cstheme="minorHAnsi"/>
        </w:rPr>
      </w:pPr>
      <w:bookmarkStart w:id="0" w:name="_Toc532392573"/>
      <w:bookmarkStart w:id="1" w:name="_Toc532538613"/>
      <w:bookmarkStart w:id="2" w:name="_Toc66269572"/>
      <w:bookmarkStart w:id="3" w:name="_Toc181718354"/>
      <w:r w:rsidRPr="004822CF">
        <w:rPr>
          <w:rFonts w:cstheme="minorHAnsi"/>
        </w:rPr>
        <w:t>PREDRAČUN</w:t>
      </w:r>
      <w:bookmarkEnd w:id="0"/>
      <w:bookmarkEnd w:id="1"/>
      <w:bookmarkEnd w:id="2"/>
      <w:bookmarkEnd w:id="3"/>
    </w:p>
    <w:p w14:paraId="3D9B7CC2" w14:textId="77777777" w:rsidR="00EF094C" w:rsidRPr="004822CF" w:rsidRDefault="00EF094C" w:rsidP="004822CF">
      <w:pPr>
        <w:pStyle w:val="Brezrazmikov"/>
        <w:rPr>
          <w:rFonts w:cstheme="minorHAnsi"/>
        </w:rPr>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435"/>
        <w:gridCol w:w="2561"/>
        <w:gridCol w:w="679"/>
        <w:gridCol w:w="1977"/>
        <w:gridCol w:w="2456"/>
      </w:tblGrid>
      <w:tr w:rsidR="00487499" w:rsidRPr="004822CF" w14:paraId="77780A8F" w14:textId="77777777" w:rsidTr="003E5F1D">
        <w:trPr>
          <w:trHeight w:val="397"/>
        </w:trPr>
        <w:tc>
          <w:tcPr>
            <w:tcW w:w="1204" w:type="pct"/>
            <w:vAlign w:val="center"/>
          </w:tcPr>
          <w:p w14:paraId="52CAE820" w14:textId="77777777" w:rsidR="00487499" w:rsidRPr="004822CF" w:rsidRDefault="00487499" w:rsidP="004822CF">
            <w:pPr>
              <w:pStyle w:val="Brezrazmikov"/>
              <w:rPr>
                <w:rFonts w:cstheme="minorHAnsi"/>
              </w:rPr>
            </w:pPr>
            <w:bookmarkStart w:id="4" w:name="Besedilo1"/>
            <w:bookmarkStart w:id="5" w:name="_Hlk65763769"/>
            <w:r w:rsidRPr="004822CF">
              <w:rPr>
                <w:rFonts w:cstheme="minorHAnsi"/>
              </w:rPr>
              <w:t>Š</w:t>
            </w:r>
            <w:bookmarkEnd w:id="4"/>
            <w:bookmarkEnd w:id="5"/>
            <w:r w:rsidRPr="004822CF">
              <w:rPr>
                <w:rFonts w:cstheme="minorHAnsi"/>
              </w:rPr>
              <w:t>tevilka ponudbe:</w:t>
            </w:r>
          </w:p>
        </w:tc>
        <w:sdt>
          <w:sdtPr>
            <w:rPr>
              <w:rFonts w:cstheme="minorHAnsi"/>
            </w:rPr>
            <w:id w:val="2032836973"/>
            <w:placeholder>
              <w:docPart w:val="A807423A758B4F3994CEFFF659671678"/>
            </w:placeholder>
            <w:showingPlcHdr/>
            <w:text/>
          </w:sdtPr>
          <w:sdtContent>
            <w:tc>
              <w:tcPr>
                <w:tcW w:w="3796" w:type="pct"/>
                <w:gridSpan w:val="4"/>
                <w:vAlign w:val="center"/>
              </w:tcPr>
              <w:p w14:paraId="4D37F9D4" w14:textId="29FDD41A" w:rsidR="00487499" w:rsidRPr="004822CF" w:rsidRDefault="003E5F1D" w:rsidP="004822CF">
                <w:pPr>
                  <w:pStyle w:val="Brezrazmikov"/>
                  <w:rPr>
                    <w:rFonts w:cstheme="minorHAnsi"/>
                  </w:rPr>
                </w:pPr>
                <w:r w:rsidRPr="004822CF">
                  <w:rPr>
                    <w:rFonts w:cstheme="minorHAnsi"/>
                    <w:color w:val="808080" w:themeColor="background1" w:themeShade="80"/>
                  </w:rPr>
                  <w:t>Vpiši</w:t>
                </w:r>
                <w:r w:rsidR="00E6589F" w:rsidRPr="004822CF">
                  <w:rPr>
                    <w:rFonts w:cstheme="minorHAnsi"/>
                    <w:color w:val="808080" w:themeColor="background1" w:themeShade="80"/>
                  </w:rPr>
                  <w:t>te</w:t>
                </w:r>
                <w:r w:rsidRPr="004822CF">
                  <w:rPr>
                    <w:rFonts w:cstheme="minorHAnsi"/>
                    <w:color w:val="808080" w:themeColor="background1" w:themeShade="80"/>
                  </w:rPr>
                  <w:t xml:space="preserve"> številko, ki jo določi ponudnik</w:t>
                </w:r>
              </w:p>
            </w:tc>
          </w:sdtContent>
        </w:sdt>
      </w:tr>
      <w:tr w:rsidR="003E5F1D" w:rsidRPr="004822CF" w14:paraId="03989D7B" w14:textId="77777777" w:rsidTr="003E5F1D">
        <w:trPr>
          <w:trHeight w:val="397"/>
        </w:trPr>
        <w:tc>
          <w:tcPr>
            <w:tcW w:w="1204" w:type="pct"/>
            <w:vAlign w:val="center"/>
          </w:tcPr>
          <w:p w14:paraId="533A1A44" w14:textId="77777777" w:rsidR="003E5F1D" w:rsidRPr="004822CF" w:rsidRDefault="003E5F1D" w:rsidP="004822CF">
            <w:pPr>
              <w:pStyle w:val="Brezrazmikov"/>
              <w:rPr>
                <w:rFonts w:cstheme="minorHAnsi"/>
              </w:rPr>
            </w:pPr>
            <w:r w:rsidRPr="004822CF">
              <w:rPr>
                <w:rFonts w:cstheme="minorHAnsi"/>
              </w:rPr>
              <w:t>Datum:</w:t>
            </w:r>
          </w:p>
        </w:tc>
        <w:tc>
          <w:tcPr>
            <w:tcW w:w="1267" w:type="pct"/>
            <w:vAlign w:val="center"/>
          </w:tcPr>
          <w:p w14:paraId="2DAC6284" w14:textId="763CBA5A" w:rsidR="003E5F1D" w:rsidRPr="004822CF" w:rsidRDefault="00000000" w:rsidP="004822CF">
            <w:pPr>
              <w:pStyle w:val="Brezrazmikov"/>
              <w:rPr>
                <w:rFonts w:cstheme="minorHAnsi"/>
              </w:rPr>
            </w:pPr>
            <w:sdt>
              <w:sdtPr>
                <w:rPr>
                  <w:rFonts w:cstheme="minorHAnsi"/>
                </w:rPr>
                <w:id w:val="94604669"/>
                <w:placeholder>
                  <w:docPart w:val="689E9735DFC644ADB17C428A9E54F7AE"/>
                </w:placeholder>
                <w:showingPlcHdr/>
                <w:date>
                  <w:dateFormat w:val="dd.MM.yyyy"/>
                  <w:lid w:val="sl-SI"/>
                  <w:storeMappedDataAs w:val="dateTime"/>
                  <w:calendar w:val="gregorian"/>
                </w:date>
              </w:sdtPr>
              <w:sdtContent>
                <w:r w:rsidR="003E5F1D" w:rsidRPr="004822CF">
                  <w:rPr>
                    <w:rFonts w:cstheme="minorHAnsi"/>
                    <w:color w:val="808080" w:themeColor="background1" w:themeShade="80"/>
                  </w:rPr>
                  <w:t>Izberi</w:t>
                </w:r>
                <w:r w:rsidR="00E6589F" w:rsidRPr="004822CF">
                  <w:rPr>
                    <w:rFonts w:cstheme="minorHAnsi"/>
                    <w:color w:val="808080" w:themeColor="background1" w:themeShade="80"/>
                  </w:rPr>
                  <w:t>te</w:t>
                </w:r>
                <w:r w:rsidR="003E5F1D" w:rsidRPr="004822CF">
                  <w:rPr>
                    <w:rFonts w:cstheme="minorHAnsi"/>
                    <w:color w:val="808080" w:themeColor="background1" w:themeShade="80"/>
                  </w:rPr>
                  <w:t xml:space="preserve"> datum</w:t>
                </w:r>
              </w:sdtContent>
            </w:sdt>
          </w:p>
        </w:tc>
        <w:tc>
          <w:tcPr>
            <w:tcW w:w="336" w:type="pct"/>
            <w:vAlign w:val="center"/>
          </w:tcPr>
          <w:p w14:paraId="494C24B7" w14:textId="1EB81DFD" w:rsidR="003E5F1D" w:rsidRPr="004822CF" w:rsidRDefault="003E5F1D" w:rsidP="004822CF">
            <w:pPr>
              <w:pStyle w:val="Brezrazmikov"/>
              <w:rPr>
                <w:rFonts w:cstheme="minorHAnsi"/>
              </w:rPr>
            </w:pPr>
            <w:r w:rsidRPr="004822CF">
              <w:rPr>
                <w:rFonts w:cstheme="minorHAnsi"/>
              </w:rPr>
              <w:t>Kraj:</w:t>
            </w:r>
          </w:p>
        </w:tc>
        <w:tc>
          <w:tcPr>
            <w:tcW w:w="2193" w:type="pct"/>
            <w:gridSpan w:val="2"/>
            <w:vAlign w:val="center"/>
          </w:tcPr>
          <w:p w14:paraId="770E8887" w14:textId="52F44233" w:rsidR="003E5F1D" w:rsidRPr="004822CF" w:rsidRDefault="00000000" w:rsidP="004822CF">
            <w:pPr>
              <w:pStyle w:val="Brezrazmikov"/>
              <w:rPr>
                <w:rFonts w:cstheme="minorHAnsi"/>
              </w:rPr>
            </w:pPr>
            <w:sdt>
              <w:sdtPr>
                <w:rPr>
                  <w:rFonts w:cstheme="minorHAnsi"/>
                </w:rPr>
                <w:id w:val="1862847807"/>
                <w:placeholder>
                  <w:docPart w:val="A35FB4C555AA4838B2FF9C98B56C88EA"/>
                </w:placeholder>
                <w:showingPlcHdr/>
                <w:text/>
              </w:sdtPr>
              <w:sdtContent>
                <w:r w:rsidR="003E5F1D" w:rsidRPr="004822CF">
                  <w:rPr>
                    <w:rStyle w:val="Besedilooznabemesta"/>
                    <w:rFonts w:cstheme="minorHAnsi"/>
                  </w:rPr>
                  <w:t>Vpiši</w:t>
                </w:r>
                <w:r w:rsidR="00E6589F" w:rsidRPr="004822CF">
                  <w:rPr>
                    <w:rStyle w:val="Besedilooznabemesta"/>
                    <w:rFonts w:cstheme="minorHAnsi"/>
                  </w:rPr>
                  <w:t>te</w:t>
                </w:r>
                <w:r w:rsidR="003E5F1D" w:rsidRPr="004822CF">
                  <w:rPr>
                    <w:rStyle w:val="Besedilooznabemesta"/>
                    <w:rFonts w:cstheme="minorHAnsi"/>
                  </w:rPr>
                  <w:t xml:space="preserve"> ime kraja</w:t>
                </w:r>
              </w:sdtContent>
            </w:sdt>
          </w:p>
        </w:tc>
      </w:tr>
      <w:tr w:rsidR="00487499" w:rsidRPr="004822CF" w14:paraId="07375801" w14:textId="77777777" w:rsidTr="003E5F1D">
        <w:trPr>
          <w:trHeight w:val="397"/>
        </w:trPr>
        <w:tc>
          <w:tcPr>
            <w:tcW w:w="1204" w:type="pct"/>
            <w:vAlign w:val="center"/>
          </w:tcPr>
          <w:p w14:paraId="10DE23AB" w14:textId="77777777" w:rsidR="00487499" w:rsidRPr="004822CF" w:rsidRDefault="00487499" w:rsidP="004822CF">
            <w:pPr>
              <w:pStyle w:val="Brezrazmikov"/>
              <w:rPr>
                <w:rFonts w:cstheme="minorHAnsi"/>
              </w:rPr>
            </w:pPr>
            <w:r w:rsidRPr="004822CF">
              <w:rPr>
                <w:rFonts w:cstheme="minorHAnsi"/>
              </w:rPr>
              <w:t>Predmet naročila:</w:t>
            </w:r>
          </w:p>
        </w:tc>
        <w:tc>
          <w:tcPr>
            <w:tcW w:w="3796" w:type="pct"/>
            <w:gridSpan w:val="4"/>
            <w:vAlign w:val="center"/>
          </w:tcPr>
          <w:p w14:paraId="350B2280" w14:textId="46037CDF" w:rsidR="00487499" w:rsidRPr="004822CF" w:rsidRDefault="00FA5121" w:rsidP="004822CF">
            <w:pPr>
              <w:pStyle w:val="Brezrazmikov"/>
              <w:jc w:val="left"/>
              <w:rPr>
                <w:rFonts w:cstheme="minorHAnsi"/>
              </w:rPr>
            </w:pPr>
            <w:r>
              <w:rPr>
                <w:rFonts w:cstheme="minorHAnsi"/>
              </w:rPr>
              <w:t>STORITVE V ZVEZI Z ODPADKI</w:t>
            </w:r>
            <w:r w:rsidR="00A62AF0" w:rsidRPr="00A62AF0">
              <w:rPr>
                <w:rFonts w:cstheme="minorHAnsi"/>
              </w:rPr>
              <w:t xml:space="preserve"> </w:t>
            </w:r>
            <w:r w:rsidR="00ED23B1">
              <w:rPr>
                <w:rFonts w:cstheme="minorHAnsi"/>
              </w:rPr>
              <w:t>(storitev)</w:t>
            </w:r>
          </w:p>
        </w:tc>
      </w:tr>
      <w:tr w:rsidR="00487499" w:rsidRPr="004822CF" w14:paraId="58CB5FAC" w14:textId="77777777" w:rsidTr="003E5F1D">
        <w:trPr>
          <w:trHeight w:val="397"/>
        </w:trPr>
        <w:tc>
          <w:tcPr>
            <w:tcW w:w="1204" w:type="pct"/>
            <w:vAlign w:val="center"/>
          </w:tcPr>
          <w:p w14:paraId="7137C71F" w14:textId="77777777" w:rsidR="00487499" w:rsidRPr="004822CF" w:rsidRDefault="00487499" w:rsidP="004822CF">
            <w:pPr>
              <w:pStyle w:val="Brezrazmikov"/>
              <w:rPr>
                <w:rFonts w:cstheme="minorHAnsi"/>
              </w:rPr>
            </w:pPr>
            <w:r w:rsidRPr="004822CF">
              <w:rPr>
                <w:rFonts w:cstheme="minorHAnsi"/>
              </w:rPr>
              <w:t>Naročnik:</w:t>
            </w:r>
          </w:p>
        </w:tc>
        <w:tc>
          <w:tcPr>
            <w:tcW w:w="3796" w:type="pct"/>
            <w:gridSpan w:val="4"/>
            <w:vAlign w:val="center"/>
          </w:tcPr>
          <w:p w14:paraId="563DAA8A" w14:textId="1C99A9C0" w:rsidR="00E7782E" w:rsidRPr="004822CF" w:rsidRDefault="00E7782E" w:rsidP="004822CF">
            <w:pPr>
              <w:pStyle w:val="Brezrazmikov"/>
              <w:rPr>
                <w:rFonts w:cstheme="minorHAnsi"/>
                <w:bCs/>
              </w:rPr>
            </w:pPr>
            <w:r w:rsidRPr="004822CF">
              <w:rPr>
                <w:rFonts w:cstheme="minorHAnsi"/>
                <w:bCs/>
              </w:rPr>
              <w:t>KOMUNALA SLOVENSKA BISTRICA d.o.o.</w:t>
            </w:r>
          </w:p>
          <w:p w14:paraId="19A7E365" w14:textId="4E11F36E" w:rsidR="00487499" w:rsidRPr="004822CF" w:rsidRDefault="00E7782E" w:rsidP="004822CF">
            <w:pPr>
              <w:pStyle w:val="Brezrazmikov"/>
              <w:rPr>
                <w:rFonts w:cstheme="minorHAnsi"/>
              </w:rPr>
            </w:pPr>
            <w:r w:rsidRPr="004822CF">
              <w:rPr>
                <w:rFonts w:cstheme="minorHAnsi"/>
                <w:bCs/>
              </w:rPr>
              <w:t>Ulica Pohorskega bataljona 12, 2310 Slovenska Bistrica</w:t>
            </w:r>
          </w:p>
        </w:tc>
      </w:tr>
      <w:tr w:rsidR="00487499" w:rsidRPr="004822CF" w14:paraId="3381B786" w14:textId="77777777" w:rsidTr="003E5F1D">
        <w:trPr>
          <w:trHeight w:val="397"/>
        </w:trPr>
        <w:tc>
          <w:tcPr>
            <w:tcW w:w="1204" w:type="pct"/>
            <w:vAlign w:val="center"/>
          </w:tcPr>
          <w:p w14:paraId="0D223C5A" w14:textId="77777777" w:rsidR="00487499" w:rsidRPr="004822CF" w:rsidRDefault="00487499" w:rsidP="004822CF">
            <w:pPr>
              <w:pStyle w:val="Brezrazmikov"/>
              <w:rPr>
                <w:rFonts w:cstheme="minorHAnsi"/>
              </w:rPr>
            </w:pPr>
            <w:r w:rsidRPr="004822CF">
              <w:rPr>
                <w:rFonts w:cstheme="minorHAnsi"/>
              </w:rPr>
              <w:t>Ponudnik:</w:t>
            </w:r>
          </w:p>
        </w:tc>
        <w:sdt>
          <w:sdtPr>
            <w:rPr>
              <w:rFonts w:cstheme="minorHAnsi"/>
            </w:rPr>
            <w:id w:val="674612541"/>
            <w:placeholder>
              <w:docPart w:val="1367684B655943CDB5F2B00BFFF2A536"/>
            </w:placeholder>
            <w:showingPlcHdr/>
          </w:sdtPr>
          <w:sdtContent>
            <w:tc>
              <w:tcPr>
                <w:tcW w:w="3796" w:type="pct"/>
                <w:gridSpan w:val="4"/>
                <w:vAlign w:val="center"/>
              </w:tcPr>
              <w:p w14:paraId="75720DA0" w14:textId="3366016E" w:rsidR="00487499" w:rsidRPr="004822CF" w:rsidRDefault="003E5F1D" w:rsidP="004822CF">
                <w:pPr>
                  <w:pStyle w:val="Brezrazmikov"/>
                  <w:rPr>
                    <w:rFonts w:cstheme="minorHAnsi"/>
                  </w:rPr>
                </w:pPr>
                <w:r w:rsidRPr="004822CF">
                  <w:rPr>
                    <w:rStyle w:val="Besedilooznabemesta"/>
                    <w:rFonts w:cstheme="minorHAnsi"/>
                  </w:rPr>
                  <w:t>Vpiši</w:t>
                </w:r>
                <w:r w:rsidR="00E6589F" w:rsidRPr="004822CF">
                  <w:rPr>
                    <w:rStyle w:val="Besedilooznabemesta"/>
                    <w:rFonts w:cstheme="minorHAnsi"/>
                  </w:rPr>
                  <w:t>te</w:t>
                </w:r>
                <w:r w:rsidRPr="004822CF">
                  <w:rPr>
                    <w:rStyle w:val="Besedilooznabemesta"/>
                    <w:rFonts w:cstheme="minorHAnsi"/>
                  </w:rPr>
                  <w:t xml:space="preserve"> uradno ime/naziv ponudnika.</w:t>
                </w:r>
              </w:p>
            </w:tc>
          </w:sdtContent>
        </w:sdt>
      </w:tr>
      <w:tr w:rsidR="003E5F1D" w:rsidRPr="004822CF" w14:paraId="1103517D" w14:textId="77777777" w:rsidTr="003E5F1D">
        <w:trPr>
          <w:trHeight w:val="195"/>
        </w:trPr>
        <w:tc>
          <w:tcPr>
            <w:tcW w:w="1204" w:type="pct"/>
            <w:vMerge w:val="restart"/>
            <w:vAlign w:val="center"/>
          </w:tcPr>
          <w:p w14:paraId="126A6806" w14:textId="587FBCFE" w:rsidR="003E5F1D" w:rsidRPr="004822CF" w:rsidRDefault="003E5F1D" w:rsidP="004822CF">
            <w:pPr>
              <w:pStyle w:val="Brezrazmikov"/>
              <w:rPr>
                <w:rFonts w:cstheme="minorHAnsi"/>
              </w:rPr>
            </w:pPr>
            <w:r w:rsidRPr="004822CF">
              <w:rPr>
                <w:rFonts w:cstheme="minorHAnsi"/>
              </w:rPr>
              <w:t>Podpisnik ponudbe:</w:t>
            </w:r>
          </w:p>
        </w:tc>
        <w:sdt>
          <w:sdtPr>
            <w:rPr>
              <w:rFonts w:cstheme="minorHAnsi"/>
            </w:rPr>
            <w:id w:val="-1570410798"/>
            <w:placeholder>
              <w:docPart w:val="1924CDD15F1B433291EF3B3B1CE41608"/>
            </w:placeholder>
            <w:showingPlcHdr/>
            <w:text/>
          </w:sdtPr>
          <w:sdtContent>
            <w:tc>
              <w:tcPr>
                <w:tcW w:w="2581" w:type="pct"/>
                <w:gridSpan w:val="3"/>
                <w:vMerge w:val="restart"/>
                <w:vAlign w:val="center"/>
              </w:tcPr>
              <w:p w14:paraId="1F116DC7" w14:textId="36CF84F5" w:rsidR="003E5F1D" w:rsidRPr="004822CF" w:rsidRDefault="003E5F1D" w:rsidP="004822CF">
                <w:pPr>
                  <w:pStyle w:val="Brezrazmikov"/>
                  <w:rPr>
                    <w:rFonts w:cstheme="minorHAnsi"/>
                  </w:rPr>
                </w:pPr>
                <w:r w:rsidRPr="004822CF">
                  <w:rPr>
                    <w:rFonts w:cstheme="minorHAnsi"/>
                    <w:color w:val="808080" w:themeColor="background1" w:themeShade="80"/>
                  </w:rPr>
                  <w:t>Vpiši</w:t>
                </w:r>
                <w:r w:rsidR="00E6589F" w:rsidRPr="004822CF">
                  <w:rPr>
                    <w:rFonts w:cstheme="minorHAnsi"/>
                    <w:color w:val="808080" w:themeColor="background1" w:themeShade="80"/>
                  </w:rPr>
                  <w:t>te</w:t>
                </w:r>
                <w:r w:rsidRPr="004822CF">
                  <w:rPr>
                    <w:rFonts w:cstheme="minorHAnsi"/>
                    <w:color w:val="808080" w:themeColor="background1" w:themeShade="80"/>
                  </w:rPr>
                  <w:t xml:space="preserve"> ime in priimek podpisnika ponudbe</w:t>
                </w:r>
              </w:p>
            </w:tc>
          </w:sdtContent>
        </w:sdt>
        <w:tc>
          <w:tcPr>
            <w:tcW w:w="1215" w:type="pct"/>
            <w:vAlign w:val="center"/>
          </w:tcPr>
          <w:p w14:paraId="17256794" w14:textId="0425A130" w:rsidR="003E5F1D" w:rsidRPr="004822CF" w:rsidRDefault="00000000" w:rsidP="004822CF">
            <w:pPr>
              <w:pStyle w:val="Brezrazmikov"/>
              <w:rPr>
                <w:rFonts w:cstheme="minorHAnsi"/>
              </w:rPr>
            </w:pPr>
            <w:sdt>
              <w:sdtPr>
                <w:rPr>
                  <w:rFonts w:cstheme="minorHAnsi"/>
                </w:rPr>
                <w:id w:val="-722902487"/>
                <w14:checkbox>
                  <w14:checked w14:val="0"/>
                  <w14:checkedState w14:val="2612" w14:font="MS Gothic"/>
                  <w14:uncheckedState w14:val="2610" w14:font="MS Gothic"/>
                </w14:checkbox>
              </w:sdtPr>
              <w:sdtContent>
                <w:r w:rsidR="003E5F1D" w:rsidRPr="004822CF">
                  <w:rPr>
                    <w:rFonts w:ascii="Segoe UI Symbol" w:eastAsia="MS Gothic" w:hAnsi="Segoe UI Symbol" w:cs="Segoe UI Symbol"/>
                  </w:rPr>
                  <w:t>☐</w:t>
                </w:r>
              </w:sdtContent>
            </w:sdt>
            <w:r w:rsidR="003E5F1D" w:rsidRPr="004822CF">
              <w:rPr>
                <w:rFonts w:cstheme="minorHAnsi"/>
              </w:rPr>
              <w:t xml:space="preserve"> Zakoniti zastopnik</w:t>
            </w:r>
          </w:p>
        </w:tc>
      </w:tr>
      <w:tr w:rsidR="003E5F1D" w:rsidRPr="004822CF" w14:paraId="23FCA208" w14:textId="77777777" w:rsidTr="003E5F1D">
        <w:trPr>
          <w:trHeight w:val="195"/>
        </w:trPr>
        <w:tc>
          <w:tcPr>
            <w:tcW w:w="1204" w:type="pct"/>
            <w:vMerge/>
            <w:vAlign w:val="center"/>
          </w:tcPr>
          <w:p w14:paraId="3482FB48" w14:textId="77777777" w:rsidR="003E5F1D" w:rsidRPr="004822CF" w:rsidRDefault="003E5F1D" w:rsidP="004822CF">
            <w:pPr>
              <w:pStyle w:val="Brezrazmikov"/>
              <w:rPr>
                <w:rFonts w:cstheme="minorHAnsi"/>
              </w:rPr>
            </w:pPr>
          </w:p>
        </w:tc>
        <w:tc>
          <w:tcPr>
            <w:tcW w:w="2581" w:type="pct"/>
            <w:gridSpan w:val="3"/>
            <w:vMerge/>
            <w:vAlign w:val="center"/>
          </w:tcPr>
          <w:p w14:paraId="504A1F6A" w14:textId="77777777" w:rsidR="003E5F1D" w:rsidRPr="004822CF" w:rsidRDefault="003E5F1D" w:rsidP="004822CF">
            <w:pPr>
              <w:pStyle w:val="Brezrazmikov"/>
              <w:rPr>
                <w:rFonts w:cstheme="minorHAnsi"/>
              </w:rPr>
            </w:pPr>
          </w:p>
        </w:tc>
        <w:tc>
          <w:tcPr>
            <w:tcW w:w="1215" w:type="pct"/>
            <w:vAlign w:val="center"/>
          </w:tcPr>
          <w:p w14:paraId="1FEEB759" w14:textId="12C8B8E5" w:rsidR="003E5F1D" w:rsidRPr="004822CF" w:rsidRDefault="00000000" w:rsidP="004822CF">
            <w:pPr>
              <w:pStyle w:val="Brezrazmikov"/>
              <w:rPr>
                <w:rFonts w:cstheme="minorHAnsi"/>
              </w:rPr>
            </w:pPr>
            <w:sdt>
              <w:sdtPr>
                <w:rPr>
                  <w:rFonts w:cstheme="minorHAnsi"/>
                </w:rPr>
                <w:id w:val="-1487553853"/>
                <w14:checkbox>
                  <w14:checked w14:val="0"/>
                  <w14:checkedState w14:val="2612" w14:font="MS Gothic"/>
                  <w14:uncheckedState w14:val="2610" w14:font="MS Gothic"/>
                </w14:checkbox>
              </w:sdtPr>
              <w:sdtContent>
                <w:r w:rsidR="003E5F1D" w:rsidRPr="004822CF">
                  <w:rPr>
                    <w:rFonts w:ascii="Segoe UI Symbol" w:eastAsia="MS Gothic" w:hAnsi="Segoe UI Symbol" w:cs="Segoe UI Symbol"/>
                  </w:rPr>
                  <w:t>☐</w:t>
                </w:r>
              </w:sdtContent>
            </w:sdt>
            <w:r w:rsidR="003E5F1D" w:rsidRPr="004822CF">
              <w:rPr>
                <w:rFonts w:cstheme="minorHAnsi"/>
              </w:rPr>
              <w:t xml:space="preserve"> Pooblaščenec</w:t>
            </w:r>
            <w:r w:rsidR="003E5F1D" w:rsidRPr="004822CF">
              <w:rPr>
                <w:rStyle w:val="Sprotnaopomba-sklic"/>
                <w:rFonts w:cstheme="minorHAnsi"/>
              </w:rPr>
              <w:footnoteReference w:id="1"/>
            </w:r>
          </w:p>
        </w:tc>
      </w:tr>
      <w:tr w:rsidR="003E5F1D" w:rsidRPr="004822CF" w14:paraId="2246A903" w14:textId="77777777" w:rsidTr="003E5F1D">
        <w:trPr>
          <w:trHeight w:val="397"/>
        </w:trPr>
        <w:tc>
          <w:tcPr>
            <w:tcW w:w="1204" w:type="pct"/>
            <w:vAlign w:val="center"/>
          </w:tcPr>
          <w:p w14:paraId="06EE5700" w14:textId="6186B392" w:rsidR="003E5F1D" w:rsidRPr="004822CF" w:rsidRDefault="003E5F1D" w:rsidP="004822CF">
            <w:pPr>
              <w:pStyle w:val="Brezrazmikov"/>
              <w:rPr>
                <w:rFonts w:cstheme="minorHAnsi"/>
              </w:rPr>
            </w:pPr>
            <w:r w:rsidRPr="004822CF">
              <w:rPr>
                <w:rFonts w:cstheme="minorHAnsi"/>
              </w:rPr>
              <w:t>Veljavnost ponudbe</w:t>
            </w:r>
            <w:r w:rsidR="005001E0">
              <w:rPr>
                <w:rStyle w:val="Sprotnaopomba-sklic"/>
                <w:rFonts w:cstheme="minorHAnsi"/>
              </w:rPr>
              <w:footnoteReference w:id="2"/>
            </w:r>
            <w:r w:rsidRPr="004822CF">
              <w:rPr>
                <w:rFonts w:cstheme="minorHAnsi"/>
              </w:rPr>
              <w:t>:</w:t>
            </w:r>
          </w:p>
        </w:tc>
        <w:tc>
          <w:tcPr>
            <w:tcW w:w="3796" w:type="pct"/>
            <w:gridSpan w:val="4"/>
            <w:vAlign w:val="center"/>
          </w:tcPr>
          <w:p w14:paraId="008C5287" w14:textId="7A12B06A" w:rsidR="003E5F1D" w:rsidRPr="004822CF" w:rsidRDefault="00000000" w:rsidP="004822CF">
            <w:pPr>
              <w:pStyle w:val="Brezrazmikov"/>
              <w:rPr>
                <w:rFonts w:cstheme="minorHAnsi"/>
              </w:rPr>
            </w:pPr>
            <w:sdt>
              <w:sdtPr>
                <w:rPr>
                  <w:rFonts w:cstheme="minorHAnsi"/>
                </w:rPr>
                <w:id w:val="-1345009012"/>
                <w:placeholder>
                  <w:docPart w:val="053F8BB24CA64F59924745FEA8D8A6C0"/>
                </w:placeholder>
                <w:showingPlcHdr/>
                <w:date>
                  <w:dateFormat w:val="dd.MM.yyyy"/>
                  <w:lid w:val="sl-SI"/>
                  <w:storeMappedDataAs w:val="dateTime"/>
                  <w:calendar w:val="gregorian"/>
                </w:date>
              </w:sdtPr>
              <w:sdtContent>
                <w:r w:rsidR="004E1093" w:rsidRPr="004822CF">
                  <w:rPr>
                    <w:rFonts w:cstheme="minorHAnsi"/>
                    <w:color w:val="808080" w:themeColor="background1" w:themeShade="80"/>
                  </w:rPr>
                  <w:t>Izberi</w:t>
                </w:r>
                <w:r w:rsidR="00E6589F" w:rsidRPr="004822CF">
                  <w:rPr>
                    <w:rFonts w:cstheme="minorHAnsi"/>
                    <w:color w:val="808080" w:themeColor="background1" w:themeShade="80"/>
                  </w:rPr>
                  <w:t>te</w:t>
                </w:r>
                <w:r w:rsidR="004E1093" w:rsidRPr="004822CF">
                  <w:rPr>
                    <w:rFonts w:cstheme="minorHAnsi"/>
                    <w:color w:val="808080" w:themeColor="background1" w:themeShade="80"/>
                  </w:rPr>
                  <w:t xml:space="preserve"> datum</w:t>
                </w:r>
              </w:sdtContent>
            </w:sdt>
            <w:r w:rsidR="004E1093" w:rsidRPr="004822CF">
              <w:rPr>
                <w:rFonts w:cstheme="minorHAnsi"/>
              </w:rPr>
              <w:t xml:space="preserve"> </w:t>
            </w:r>
            <w:r w:rsidR="005001E0" w:rsidRPr="005001E0">
              <w:rPr>
                <w:rFonts w:cstheme="minorHAnsi"/>
                <w:vanish/>
              </w:rPr>
              <w:t>(minimalno 90 dni od roka za oddajo ponudb)</w:t>
            </w:r>
          </w:p>
        </w:tc>
      </w:tr>
    </w:tbl>
    <w:p w14:paraId="452E70C9" w14:textId="737BCDA8" w:rsidR="00D86722" w:rsidRDefault="00D86722" w:rsidP="004822CF">
      <w:pPr>
        <w:pStyle w:val="Brezrazmikov"/>
        <w:rPr>
          <w:rFonts w:cstheme="minorHAnsi"/>
        </w:rPr>
      </w:pPr>
    </w:p>
    <w:p w14:paraId="559596A9" w14:textId="6CFB87F2" w:rsidR="0033319D" w:rsidRDefault="0033319D" w:rsidP="004822CF">
      <w:pPr>
        <w:pStyle w:val="Brezrazmikov"/>
        <w:rPr>
          <w:rFonts w:cstheme="minorHAnsi"/>
        </w:rPr>
      </w:pPr>
      <w:r>
        <w:rPr>
          <w:rFonts w:cstheme="minorHAnsi"/>
        </w:rPr>
        <w:t xml:space="preserve">Ponudbena cena </w:t>
      </w:r>
      <w:r w:rsidR="000B79A4">
        <w:t>(v EUR</w:t>
      </w:r>
      <w:r w:rsidR="00FA5121">
        <w:t>, za 3 leta</w:t>
      </w:r>
      <w:r w:rsidR="000B79A4">
        <w:t>)</w:t>
      </w:r>
      <w:r w:rsidR="00487499">
        <w:t>:</w:t>
      </w:r>
    </w:p>
    <w:p w14:paraId="2E969130" w14:textId="77777777" w:rsidR="0033319D" w:rsidRPr="004822CF" w:rsidRDefault="0033319D" w:rsidP="004822CF">
      <w:pPr>
        <w:pStyle w:val="Brezrazmikov"/>
        <w:rPr>
          <w:rFonts w:cstheme="minorHAnsi"/>
        </w:rPr>
      </w:pPr>
    </w:p>
    <w:tbl>
      <w:tblPr>
        <w:tblStyle w:val="Tabelasvetlamrea1poudarek3"/>
        <w:tblW w:w="9626" w:type="dxa"/>
        <w:tblLook w:val="04A0" w:firstRow="1" w:lastRow="0" w:firstColumn="1" w:lastColumn="0" w:noHBand="0" w:noVBand="1"/>
      </w:tblPr>
      <w:tblGrid>
        <w:gridCol w:w="3897"/>
        <w:gridCol w:w="1918"/>
        <w:gridCol w:w="1782"/>
        <w:gridCol w:w="2029"/>
      </w:tblGrid>
      <w:tr w:rsidR="00ED23B1" w:rsidRPr="000F16DC" w14:paraId="1C01DB28" w14:textId="77777777" w:rsidTr="00FA5121">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897" w:type="dxa"/>
            <w:noWrap/>
            <w:hideMark/>
          </w:tcPr>
          <w:p w14:paraId="52035553" w14:textId="6C847DAB" w:rsidR="00ED23B1" w:rsidRPr="000F16DC" w:rsidRDefault="00ED23B1" w:rsidP="00ED23B1">
            <w:pPr>
              <w:rPr>
                <w:rFonts w:asciiTheme="minorHAnsi" w:hAnsiTheme="minorHAnsi" w:cstheme="minorHAnsi"/>
                <w:color w:val="000000"/>
                <w:sz w:val="22"/>
                <w:szCs w:val="22"/>
              </w:rPr>
            </w:pPr>
            <w:bookmarkStart w:id="6" w:name="_Hlk55563329"/>
            <w:r>
              <w:rPr>
                <w:rFonts w:asciiTheme="minorHAnsi" w:hAnsiTheme="minorHAnsi" w:cstheme="minorHAnsi"/>
                <w:color w:val="000000"/>
              </w:rPr>
              <w:t>S</w:t>
            </w:r>
            <w:bookmarkEnd w:id="6"/>
            <w:r>
              <w:rPr>
                <w:rFonts w:asciiTheme="minorHAnsi" w:hAnsiTheme="minorHAnsi" w:cstheme="minorHAnsi"/>
                <w:color w:val="000000"/>
              </w:rPr>
              <w:t>klop</w:t>
            </w:r>
          </w:p>
        </w:tc>
        <w:tc>
          <w:tcPr>
            <w:tcW w:w="1918" w:type="dxa"/>
          </w:tcPr>
          <w:p w14:paraId="20DECB1F" w14:textId="77777777" w:rsidR="00ED23B1" w:rsidRDefault="00ED23B1" w:rsidP="00ED23B1">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000000"/>
                <w:sz w:val="22"/>
                <w:szCs w:val="22"/>
              </w:rPr>
            </w:pPr>
            <w:r>
              <w:rPr>
                <w:rFonts w:asciiTheme="minorHAnsi" w:hAnsiTheme="minorHAnsi" w:cstheme="minorHAnsi"/>
                <w:color w:val="000000"/>
                <w:sz w:val="22"/>
                <w:szCs w:val="22"/>
              </w:rPr>
              <w:t xml:space="preserve">Vrednost </w:t>
            </w:r>
          </w:p>
          <w:p w14:paraId="64ED2525" w14:textId="108A334D" w:rsidR="00ED23B1" w:rsidRPr="000F16DC" w:rsidRDefault="00ED23B1" w:rsidP="00ED23B1">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sz w:val="22"/>
                <w:szCs w:val="22"/>
              </w:rPr>
            </w:pPr>
            <w:r>
              <w:rPr>
                <w:rFonts w:asciiTheme="minorHAnsi" w:hAnsiTheme="minorHAnsi" w:cstheme="minorHAnsi"/>
                <w:color w:val="000000"/>
                <w:sz w:val="22"/>
                <w:szCs w:val="22"/>
              </w:rPr>
              <w:t>brez DDV</w:t>
            </w:r>
          </w:p>
        </w:tc>
        <w:tc>
          <w:tcPr>
            <w:tcW w:w="1782" w:type="dxa"/>
          </w:tcPr>
          <w:p w14:paraId="78B6EE08" w14:textId="2A33941B" w:rsidR="00ED23B1" w:rsidRPr="0033319D" w:rsidRDefault="00ED23B1" w:rsidP="00ED23B1">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sz w:val="22"/>
                <w:szCs w:val="22"/>
              </w:rPr>
            </w:pPr>
            <w:r>
              <w:rPr>
                <w:rFonts w:asciiTheme="minorHAnsi" w:hAnsiTheme="minorHAnsi" w:cstheme="minorHAnsi"/>
                <w:color w:val="000000"/>
                <w:sz w:val="22"/>
                <w:szCs w:val="22"/>
              </w:rPr>
              <w:t>9,5</w:t>
            </w:r>
            <w:r w:rsidRPr="0033319D">
              <w:rPr>
                <w:rFonts w:asciiTheme="minorHAnsi" w:hAnsiTheme="minorHAnsi" w:cstheme="minorHAnsi"/>
                <w:color w:val="000000"/>
                <w:sz w:val="22"/>
                <w:szCs w:val="22"/>
              </w:rPr>
              <w:t xml:space="preserve"> % DDV</w:t>
            </w:r>
          </w:p>
        </w:tc>
        <w:tc>
          <w:tcPr>
            <w:tcW w:w="2029" w:type="dxa"/>
          </w:tcPr>
          <w:p w14:paraId="430D8270" w14:textId="77777777" w:rsidR="00ED23B1" w:rsidRDefault="00ED23B1" w:rsidP="00ED23B1">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000000"/>
                <w:sz w:val="22"/>
                <w:szCs w:val="22"/>
              </w:rPr>
            </w:pPr>
            <w:r>
              <w:rPr>
                <w:rFonts w:asciiTheme="minorHAnsi" w:hAnsiTheme="minorHAnsi" w:cstheme="minorHAnsi"/>
                <w:color w:val="000000"/>
                <w:sz w:val="22"/>
                <w:szCs w:val="22"/>
              </w:rPr>
              <w:t xml:space="preserve">Vrednost </w:t>
            </w:r>
          </w:p>
          <w:p w14:paraId="6E7F12D1" w14:textId="1E2315F1" w:rsidR="00ED23B1" w:rsidRPr="000F16DC" w:rsidRDefault="00ED23B1" w:rsidP="00ED23B1">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sz w:val="22"/>
                <w:szCs w:val="22"/>
              </w:rPr>
            </w:pPr>
            <w:r>
              <w:rPr>
                <w:rFonts w:asciiTheme="minorHAnsi" w:hAnsiTheme="minorHAnsi" w:cstheme="minorHAnsi"/>
                <w:color w:val="000000"/>
                <w:sz w:val="22"/>
                <w:szCs w:val="22"/>
              </w:rPr>
              <w:t>z DDV</w:t>
            </w:r>
          </w:p>
        </w:tc>
      </w:tr>
      <w:tr w:rsidR="00ED23B1" w:rsidRPr="00DD50ED" w14:paraId="38195A56" w14:textId="77777777" w:rsidTr="00FA5121">
        <w:trPr>
          <w:trHeight w:val="20"/>
        </w:trPr>
        <w:tc>
          <w:tcPr>
            <w:cnfStyle w:val="001000000000" w:firstRow="0" w:lastRow="0" w:firstColumn="1" w:lastColumn="0" w:oddVBand="0" w:evenVBand="0" w:oddHBand="0" w:evenHBand="0" w:firstRowFirstColumn="0" w:firstRowLastColumn="0" w:lastRowFirstColumn="0" w:lastRowLastColumn="0"/>
            <w:tcW w:w="3897" w:type="dxa"/>
            <w:shd w:val="clear" w:color="auto" w:fill="DCE1EF" w:themeFill="accent3" w:themeFillTint="33"/>
            <w:noWrap/>
          </w:tcPr>
          <w:p w14:paraId="000D50C8" w14:textId="29DDAAE2" w:rsidR="00ED23B1" w:rsidRPr="00FA5121" w:rsidRDefault="00ED23B1" w:rsidP="003C1B39">
            <w:pPr>
              <w:jc w:val="center"/>
              <w:rPr>
                <w:rFonts w:asciiTheme="minorHAnsi" w:hAnsiTheme="minorHAnsi" w:cstheme="minorHAnsi"/>
                <w:b w:val="0"/>
                <w:bCs w:val="0"/>
                <w:color w:val="000000"/>
                <w:sz w:val="22"/>
                <w:szCs w:val="22"/>
              </w:rPr>
            </w:pPr>
            <w:r w:rsidRPr="00FA5121">
              <w:rPr>
                <w:rFonts w:asciiTheme="minorHAnsi" w:hAnsiTheme="minorHAnsi" w:cstheme="minorHAnsi"/>
                <w:b w:val="0"/>
                <w:bCs w:val="0"/>
                <w:color w:val="000000"/>
                <w:sz w:val="22"/>
                <w:szCs w:val="22"/>
              </w:rPr>
              <w:t>a</w:t>
            </w:r>
          </w:p>
        </w:tc>
        <w:tc>
          <w:tcPr>
            <w:tcW w:w="1918" w:type="dxa"/>
            <w:shd w:val="clear" w:color="auto" w:fill="DCE1EF" w:themeFill="accent3" w:themeFillTint="33"/>
          </w:tcPr>
          <w:p w14:paraId="19E0C893" w14:textId="2D80F96F" w:rsidR="00ED23B1" w:rsidRPr="00DD50ED" w:rsidRDefault="00ED23B1" w:rsidP="003C1B3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2"/>
                <w:szCs w:val="22"/>
              </w:rPr>
            </w:pPr>
            <w:r w:rsidRPr="00DD50ED">
              <w:rPr>
                <w:rFonts w:asciiTheme="minorHAnsi" w:hAnsiTheme="minorHAnsi" w:cstheme="minorHAnsi"/>
                <w:color w:val="000000"/>
                <w:sz w:val="22"/>
                <w:szCs w:val="22"/>
              </w:rPr>
              <w:t>b</w:t>
            </w:r>
          </w:p>
        </w:tc>
        <w:tc>
          <w:tcPr>
            <w:tcW w:w="1782" w:type="dxa"/>
            <w:shd w:val="clear" w:color="auto" w:fill="DCE1EF" w:themeFill="accent3" w:themeFillTint="33"/>
          </w:tcPr>
          <w:p w14:paraId="5F7B608E" w14:textId="31743AF1" w:rsidR="00ED23B1" w:rsidRPr="00DD50ED" w:rsidRDefault="00ED23B1" w:rsidP="003C1B3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2"/>
                <w:szCs w:val="22"/>
              </w:rPr>
            </w:pPr>
            <w:r>
              <w:rPr>
                <w:rFonts w:asciiTheme="minorHAnsi" w:hAnsiTheme="minorHAnsi" w:cstheme="minorHAnsi"/>
                <w:color w:val="000000"/>
                <w:sz w:val="22"/>
                <w:szCs w:val="22"/>
              </w:rPr>
              <w:t>c = b * 9,5%</w:t>
            </w:r>
          </w:p>
        </w:tc>
        <w:tc>
          <w:tcPr>
            <w:tcW w:w="2029" w:type="dxa"/>
            <w:shd w:val="clear" w:color="auto" w:fill="DCE1EF" w:themeFill="accent3" w:themeFillTint="33"/>
          </w:tcPr>
          <w:p w14:paraId="1B341514" w14:textId="1ED0E16B" w:rsidR="00ED23B1" w:rsidRPr="00DD50ED" w:rsidRDefault="00ED23B1" w:rsidP="003C1B3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2"/>
                <w:szCs w:val="22"/>
              </w:rPr>
            </w:pPr>
            <w:r w:rsidRPr="00DD50ED">
              <w:rPr>
                <w:rFonts w:asciiTheme="minorHAnsi" w:hAnsiTheme="minorHAnsi" w:cstheme="minorHAnsi"/>
                <w:color w:val="000000"/>
                <w:sz w:val="22"/>
                <w:szCs w:val="22"/>
              </w:rPr>
              <w:t>d=</w:t>
            </w:r>
            <w:proofErr w:type="spellStart"/>
            <w:r>
              <w:rPr>
                <w:rFonts w:asciiTheme="minorHAnsi" w:hAnsiTheme="minorHAnsi" w:cstheme="minorHAnsi"/>
                <w:color w:val="000000"/>
                <w:sz w:val="22"/>
                <w:szCs w:val="22"/>
              </w:rPr>
              <w:t>b+c</w:t>
            </w:r>
            <w:proofErr w:type="spellEnd"/>
          </w:p>
        </w:tc>
      </w:tr>
      <w:tr w:rsidR="00ED23B1" w:rsidRPr="000F16DC" w14:paraId="53069C2A" w14:textId="77777777" w:rsidTr="00FA5121">
        <w:trPr>
          <w:trHeight w:val="567"/>
        </w:trPr>
        <w:tc>
          <w:tcPr>
            <w:tcW w:w="3897" w:type="dxa"/>
            <w:noWrap/>
            <w:vAlign w:val="center"/>
          </w:tcPr>
          <w:p w14:paraId="0E41517F" w14:textId="50118F61" w:rsidR="00ED23B1" w:rsidRPr="00ED23B1" w:rsidRDefault="00ED23B1" w:rsidP="00FA5121">
            <w:pPr>
              <w:pStyle w:val="Odstavekseznama"/>
              <w:numPr>
                <w:ilvl w:val="0"/>
                <w:numId w:val="91"/>
              </w:numPr>
              <w:spacing w:after="0" w:line="240" w:lineRule="auto"/>
              <w:ind w:left="357" w:hanging="357"/>
              <w:cnfStyle w:val="001000000000" w:firstRow="0" w:lastRow="0" w:firstColumn="1" w:lastColumn="0" w:oddVBand="0" w:evenVBand="0" w:oddHBand="0" w:evenHBand="0" w:firstRowFirstColumn="0" w:firstRowLastColumn="0" w:lastRowFirstColumn="0" w:lastRowLastColumn="0"/>
              <w:rPr>
                <w:rFonts w:cstheme="minorHAnsi"/>
                <w:b w:val="0"/>
                <w:bCs w:val="0"/>
                <w:color w:val="000000"/>
              </w:rPr>
            </w:pPr>
            <w:r w:rsidRPr="00ED23B1">
              <w:rPr>
                <w:rFonts w:cstheme="minorHAnsi"/>
                <w:b w:val="0"/>
                <w:bCs w:val="0"/>
                <w:color w:val="000000"/>
              </w:rPr>
              <w:t xml:space="preserve">Kontejnerski odvozi </w:t>
            </w:r>
            <w:r w:rsidR="00FA5121">
              <w:rPr>
                <w:rFonts w:cstheme="minorHAnsi"/>
                <w:b w:val="0"/>
                <w:bCs w:val="0"/>
                <w:color w:val="000000"/>
              </w:rPr>
              <w:t>plenic</w:t>
            </w:r>
          </w:p>
        </w:tc>
        <w:tc>
          <w:tcPr>
            <w:tcW w:w="1918" w:type="dxa"/>
            <w:noWrap/>
            <w:vAlign w:val="center"/>
          </w:tcPr>
          <w:p w14:paraId="7AE01EF2" w14:textId="48938A24" w:rsidR="00ED23B1" w:rsidRPr="000F16DC" w:rsidRDefault="00ED23B1" w:rsidP="009C7EFA">
            <w:pPr>
              <w:jc w:val="right"/>
              <w:rPr>
                <w:rFonts w:asciiTheme="minorHAnsi" w:hAnsiTheme="minorHAnsi" w:cstheme="minorHAnsi"/>
                <w:color w:val="000000"/>
                <w:sz w:val="22"/>
                <w:szCs w:val="22"/>
              </w:rPr>
            </w:pPr>
            <w:r w:rsidRPr="000F16DC">
              <w:rPr>
                <w:rFonts w:asciiTheme="minorHAnsi" w:hAnsiTheme="minorHAnsi" w:cstheme="minorHAnsi"/>
                <w:color w:val="000000"/>
                <w:sz w:val="22"/>
                <w:szCs w:val="22"/>
              </w:rPr>
              <w:fldChar w:fldCharType="begin">
                <w:ffData>
                  <w:name w:val="Besedilo4"/>
                  <w:enabled/>
                  <w:calcOnExit w:val="0"/>
                  <w:textInput>
                    <w:type w:val="number"/>
                    <w:format w:val="#.##0,00"/>
                  </w:textInput>
                </w:ffData>
              </w:fldChar>
            </w:r>
            <w:r w:rsidRPr="000F16DC">
              <w:rPr>
                <w:rFonts w:asciiTheme="minorHAnsi" w:hAnsiTheme="minorHAnsi" w:cstheme="minorHAnsi"/>
                <w:color w:val="000000"/>
                <w:sz w:val="22"/>
                <w:szCs w:val="22"/>
              </w:rPr>
              <w:instrText xml:space="preserve"> FORMTEXT </w:instrText>
            </w:r>
            <w:r w:rsidRPr="000F16DC">
              <w:rPr>
                <w:rFonts w:asciiTheme="minorHAnsi" w:hAnsiTheme="minorHAnsi" w:cstheme="minorHAnsi"/>
                <w:color w:val="000000"/>
                <w:sz w:val="22"/>
                <w:szCs w:val="22"/>
              </w:rPr>
            </w:r>
            <w:r w:rsidRPr="000F16DC">
              <w:rPr>
                <w:rFonts w:asciiTheme="minorHAnsi" w:hAnsiTheme="minorHAnsi" w:cstheme="minorHAnsi"/>
                <w:color w:val="000000"/>
                <w:sz w:val="22"/>
                <w:szCs w:val="22"/>
              </w:rPr>
              <w:fldChar w:fldCharType="separate"/>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color w:val="000000"/>
                <w:sz w:val="22"/>
                <w:szCs w:val="22"/>
              </w:rPr>
              <w:fldChar w:fldCharType="end"/>
            </w:r>
          </w:p>
        </w:tc>
        <w:tc>
          <w:tcPr>
            <w:tcW w:w="1782" w:type="dxa"/>
            <w:noWrap/>
            <w:vAlign w:val="center"/>
          </w:tcPr>
          <w:p w14:paraId="03101165" w14:textId="6DADD2AB" w:rsidR="00ED23B1" w:rsidRPr="000F16DC" w:rsidRDefault="00ED23B1" w:rsidP="009C7EFA">
            <w:pPr>
              <w:jc w:val="right"/>
              <w:rPr>
                <w:rFonts w:asciiTheme="minorHAnsi" w:hAnsiTheme="minorHAnsi" w:cstheme="minorHAnsi"/>
                <w:color w:val="000000"/>
                <w:sz w:val="22"/>
                <w:szCs w:val="22"/>
              </w:rPr>
            </w:pPr>
            <w:r w:rsidRPr="000F16DC">
              <w:rPr>
                <w:rFonts w:asciiTheme="minorHAnsi" w:hAnsiTheme="minorHAnsi" w:cstheme="minorHAnsi"/>
                <w:color w:val="000000"/>
                <w:sz w:val="22"/>
                <w:szCs w:val="22"/>
              </w:rPr>
              <w:fldChar w:fldCharType="begin">
                <w:ffData>
                  <w:name w:val="Besedilo4"/>
                  <w:enabled/>
                  <w:calcOnExit w:val="0"/>
                  <w:textInput>
                    <w:type w:val="number"/>
                    <w:format w:val="#.##0,00"/>
                  </w:textInput>
                </w:ffData>
              </w:fldChar>
            </w:r>
            <w:bookmarkStart w:id="7" w:name="Besedilo4"/>
            <w:r w:rsidRPr="000F16DC">
              <w:rPr>
                <w:rFonts w:asciiTheme="minorHAnsi" w:hAnsiTheme="minorHAnsi" w:cstheme="minorHAnsi"/>
                <w:color w:val="000000"/>
                <w:sz w:val="22"/>
                <w:szCs w:val="22"/>
              </w:rPr>
              <w:instrText xml:space="preserve"> FORMTEXT </w:instrText>
            </w:r>
            <w:r w:rsidRPr="000F16DC">
              <w:rPr>
                <w:rFonts w:asciiTheme="minorHAnsi" w:hAnsiTheme="minorHAnsi" w:cstheme="minorHAnsi"/>
                <w:color w:val="000000"/>
                <w:sz w:val="22"/>
                <w:szCs w:val="22"/>
              </w:rPr>
            </w:r>
            <w:r w:rsidRPr="000F16DC">
              <w:rPr>
                <w:rFonts w:asciiTheme="minorHAnsi" w:hAnsiTheme="minorHAnsi" w:cstheme="minorHAnsi"/>
                <w:color w:val="000000"/>
                <w:sz w:val="22"/>
                <w:szCs w:val="22"/>
              </w:rPr>
              <w:fldChar w:fldCharType="separate"/>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color w:val="000000"/>
                <w:sz w:val="22"/>
                <w:szCs w:val="22"/>
              </w:rPr>
              <w:fldChar w:fldCharType="end"/>
            </w:r>
            <w:bookmarkEnd w:id="7"/>
          </w:p>
        </w:tc>
        <w:tc>
          <w:tcPr>
            <w:tcW w:w="2029" w:type="dxa"/>
            <w:noWrap/>
            <w:vAlign w:val="center"/>
          </w:tcPr>
          <w:p w14:paraId="083E2463" w14:textId="2FEEE65C" w:rsidR="00ED23B1" w:rsidRPr="000F16DC" w:rsidRDefault="00ED23B1" w:rsidP="009C7EFA">
            <w:pPr>
              <w:jc w:val="right"/>
              <w:rPr>
                <w:rFonts w:asciiTheme="minorHAnsi" w:hAnsiTheme="minorHAnsi" w:cstheme="minorHAnsi"/>
                <w:color w:val="000000"/>
                <w:sz w:val="22"/>
                <w:szCs w:val="22"/>
              </w:rPr>
            </w:pPr>
            <w:r w:rsidRPr="000F16DC">
              <w:rPr>
                <w:rFonts w:asciiTheme="minorHAnsi" w:hAnsiTheme="minorHAnsi" w:cstheme="minorHAnsi"/>
                <w:color w:val="000000"/>
                <w:sz w:val="22"/>
                <w:szCs w:val="22"/>
              </w:rPr>
              <w:fldChar w:fldCharType="begin">
                <w:ffData>
                  <w:name w:val="Besedilo4"/>
                  <w:enabled/>
                  <w:calcOnExit w:val="0"/>
                  <w:textInput>
                    <w:type w:val="number"/>
                    <w:format w:val="#.##0,00"/>
                  </w:textInput>
                </w:ffData>
              </w:fldChar>
            </w:r>
            <w:r w:rsidRPr="000F16DC">
              <w:rPr>
                <w:rFonts w:asciiTheme="minorHAnsi" w:hAnsiTheme="minorHAnsi" w:cstheme="minorHAnsi"/>
                <w:color w:val="000000"/>
                <w:sz w:val="22"/>
                <w:szCs w:val="22"/>
              </w:rPr>
              <w:instrText xml:space="preserve"> FORMTEXT </w:instrText>
            </w:r>
            <w:r w:rsidRPr="000F16DC">
              <w:rPr>
                <w:rFonts w:asciiTheme="minorHAnsi" w:hAnsiTheme="minorHAnsi" w:cstheme="minorHAnsi"/>
                <w:color w:val="000000"/>
                <w:sz w:val="22"/>
                <w:szCs w:val="22"/>
              </w:rPr>
            </w:r>
            <w:r w:rsidRPr="000F16DC">
              <w:rPr>
                <w:rFonts w:asciiTheme="minorHAnsi" w:hAnsiTheme="minorHAnsi" w:cstheme="minorHAnsi"/>
                <w:color w:val="000000"/>
                <w:sz w:val="22"/>
                <w:szCs w:val="22"/>
              </w:rPr>
              <w:fldChar w:fldCharType="separate"/>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color w:val="000000"/>
                <w:sz w:val="22"/>
                <w:szCs w:val="22"/>
              </w:rPr>
              <w:fldChar w:fldCharType="end"/>
            </w:r>
          </w:p>
        </w:tc>
      </w:tr>
      <w:tr w:rsidR="00ED23B1" w:rsidRPr="000F16DC" w14:paraId="0D7DCDF9" w14:textId="77777777" w:rsidTr="00FA5121">
        <w:trPr>
          <w:trHeight w:val="567"/>
        </w:trPr>
        <w:tc>
          <w:tcPr>
            <w:cnfStyle w:val="001000000000" w:firstRow="0" w:lastRow="0" w:firstColumn="1" w:lastColumn="0" w:oddVBand="0" w:evenVBand="0" w:oddHBand="0" w:evenHBand="0" w:firstRowFirstColumn="0" w:firstRowLastColumn="0" w:lastRowFirstColumn="0" w:lastRowLastColumn="0"/>
            <w:tcW w:w="3897" w:type="dxa"/>
            <w:noWrap/>
            <w:vAlign w:val="center"/>
          </w:tcPr>
          <w:p w14:paraId="765E8692" w14:textId="5C953CF0" w:rsidR="00ED23B1" w:rsidRPr="00ED23B1" w:rsidRDefault="00FA5121" w:rsidP="00ED23B1">
            <w:pPr>
              <w:pStyle w:val="Odstavekseznama"/>
              <w:numPr>
                <w:ilvl w:val="0"/>
                <w:numId w:val="91"/>
              </w:numPr>
              <w:spacing w:after="0" w:line="240" w:lineRule="auto"/>
              <w:ind w:left="357" w:hanging="357"/>
              <w:rPr>
                <w:rFonts w:cstheme="minorHAnsi"/>
                <w:b w:val="0"/>
                <w:bCs w:val="0"/>
                <w:color w:val="000000"/>
              </w:rPr>
            </w:pPr>
            <w:r w:rsidRPr="00FA5121">
              <w:rPr>
                <w:rFonts w:cstheme="minorHAnsi"/>
                <w:b w:val="0"/>
                <w:bCs w:val="0"/>
                <w:color w:val="000000"/>
              </w:rPr>
              <w:t>Zbiranje in odvoz odpadkov s smetarskimi vozili po sistemu »od vrat do vrat«</w:t>
            </w:r>
          </w:p>
        </w:tc>
        <w:tc>
          <w:tcPr>
            <w:tcW w:w="1918" w:type="dxa"/>
            <w:noWrap/>
            <w:vAlign w:val="center"/>
          </w:tcPr>
          <w:p w14:paraId="235D7E62" w14:textId="77777777" w:rsidR="00ED23B1" w:rsidRPr="000F16DC" w:rsidRDefault="00ED23B1" w:rsidP="009C7EFA">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2"/>
                <w:szCs w:val="22"/>
              </w:rPr>
            </w:pPr>
            <w:r w:rsidRPr="000F16DC">
              <w:rPr>
                <w:rFonts w:asciiTheme="minorHAnsi" w:hAnsiTheme="minorHAnsi" w:cstheme="minorHAnsi"/>
                <w:color w:val="000000"/>
                <w:sz w:val="22"/>
                <w:szCs w:val="22"/>
              </w:rPr>
              <w:fldChar w:fldCharType="begin">
                <w:ffData>
                  <w:name w:val="Besedilo4"/>
                  <w:enabled/>
                  <w:calcOnExit w:val="0"/>
                  <w:textInput>
                    <w:type w:val="number"/>
                    <w:format w:val="#.##0,00"/>
                  </w:textInput>
                </w:ffData>
              </w:fldChar>
            </w:r>
            <w:r w:rsidRPr="000F16DC">
              <w:rPr>
                <w:rFonts w:asciiTheme="minorHAnsi" w:hAnsiTheme="minorHAnsi" w:cstheme="minorHAnsi"/>
                <w:color w:val="000000"/>
                <w:sz w:val="22"/>
                <w:szCs w:val="22"/>
              </w:rPr>
              <w:instrText xml:space="preserve"> FORMTEXT </w:instrText>
            </w:r>
            <w:r w:rsidRPr="000F16DC">
              <w:rPr>
                <w:rFonts w:asciiTheme="minorHAnsi" w:hAnsiTheme="minorHAnsi" w:cstheme="minorHAnsi"/>
                <w:color w:val="000000"/>
                <w:sz w:val="22"/>
                <w:szCs w:val="22"/>
              </w:rPr>
            </w:r>
            <w:r w:rsidRPr="000F16DC">
              <w:rPr>
                <w:rFonts w:asciiTheme="minorHAnsi" w:hAnsiTheme="minorHAnsi" w:cstheme="minorHAnsi"/>
                <w:color w:val="000000"/>
                <w:sz w:val="22"/>
                <w:szCs w:val="22"/>
              </w:rPr>
              <w:fldChar w:fldCharType="separate"/>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color w:val="000000"/>
                <w:sz w:val="22"/>
                <w:szCs w:val="22"/>
              </w:rPr>
              <w:fldChar w:fldCharType="end"/>
            </w:r>
          </w:p>
        </w:tc>
        <w:tc>
          <w:tcPr>
            <w:tcW w:w="1782" w:type="dxa"/>
            <w:noWrap/>
            <w:vAlign w:val="center"/>
          </w:tcPr>
          <w:p w14:paraId="54C64C71" w14:textId="77777777" w:rsidR="00ED23B1" w:rsidRPr="000F16DC" w:rsidRDefault="00ED23B1" w:rsidP="009C7EFA">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2"/>
                <w:szCs w:val="22"/>
              </w:rPr>
            </w:pPr>
            <w:r w:rsidRPr="000F16DC">
              <w:rPr>
                <w:rFonts w:asciiTheme="minorHAnsi" w:hAnsiTheme="minorHAnsi" w:cstheme="minorHAnsi"/>
                <w:color w:val="000000"/>
                <w:sz w:val="22"/>
                <w:szCs w:val="22"/>
              </w:rPr>
              <w:fldChar w:fldCharType="begin">
                <w:ffData>
                  <w:name w:val="Besedilo4"/>
                  <w:enabled/>
                  <w:calcOnExit w:val="0"/>
                  <w:textInput>
                    <w:type w:val="number"/>
                    <w:format w:val="#.##0,00"/>
                  </w:textInput>
                </w:ffData>
              </w:fldChar>
            </w:r>
            <w:r w:rsidRPr="000F16DC">
              <w:rPr>
                <w:rFonts w:asciiTheme="minorHAnsi" w:hAnsiTheme="minorHAnsi" w:cstheme="minorHAnsi"/>
                <w:color w:val="000000"/>
                <w:sz w:val="22"/>
                <w:szCs w:val="22"/>
              </w:rPr>
              <w:instrText xml:space="preserve"> FORMTEXT </w:instrText>
            </w:r>
            <w:r w:rsidRPr="000F16DC">
              <w:rPr>
                <w:rFonts w:asciiTheme="minorHAnsi" w:hAnsiTheme="minorHAnsi" w:cstheme="minorHAnsi"/>
                <w:color w:val="000000"/>
                <w:sz w:val="22"/>
                <w:szCs w:val="22"/>
              </w:rPr>
            </w:r>
            <w:r w:rsidRPr="000F16DC">
              <w:rPr>
                <w:rFonts w:asciiTheme="minorHAnsi" w:hAnsiTheme="minorHAnsi" w:cstheme="minorHAnsi"/>
                <w:color w:val="000000"/>
                <w:sz w:val="22"/>
                <w:szCs w:val="22"/>
              </w:rPr>
              <w:fldChar w:fldCharType="separate"/>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color w:val="000000"/>
                <w:sz w:val="22"/>
                <w:szCs w:val="22"/>
              </w:rPr>
              <w:fldChar w:fldCharType="end"/>
            </w:r>
          </w:p>
        </w:tc>
        <w:tc>
          <w:tcPr>
            <w:tcW w:w="2029" w:type="dxa"/>
            <w:noWrap/>
            <w:vAlign w:val="center"/>
          </w:tcPr>
          <w:p w14:paraId="566F78E5" w14:textId="77777777" w:rsidR="00ED23B1" w:rsidRPr="000F16DC" w:rsidRDefault="00ED23B1" w:rsidP="009C7EFA">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2"/>
                <w:szCs w:val="22"/>
              </w:rPr>
            </w:pPr>
            <w:r w:rsidRPr="000F16DC">
              <w:rPr>
                <w:rFonts w:asciiTheme="minorHAnsi" w:hAnsiTheme="minorHAnsi" w:cstheme="minorHAnsi"/>
                <w:color w:val="000000"/>
                <w:sz w:val="22"/>
                <w:szCs w:val="22"/>
              </w:rPr>
              <w:fldChar w:fldCharType="begin">
                <w:ffData>
                  <w:name w:val="Besedilo4"/>
                  <w:enabled/>
                  <w:calcOnExit w:val="0"/>
                  <w:textInput>
                    <w:type w:val="number"/>
                    <w:format w:val="#.##0,00"/>
                  </w:textInput>
                </w:ffData>
              </w:fldChar>
            </w:r>
            <w:r w:rsidRPr="000F16DC">
              <w:rPr>
                <w:rFonts w:asciiTheme="minorHAnsi" w:hAnsiTheme="minorHAnsi" w:cstheme="minorHAnsi"/>
                <w:color w:val="000000"/>
                <w:sz w:val="22"/>
                <w:szCs w:val="22"/>
              </w:rPr>
              <w:instrText xml:space="preserve"> FORMTEXT </w:instrText>
            </w:r>
            <w:r w:rsidRPr="000F16DC">
              <w:rPr>
                <w:rFonts w:asciiTheme="minorHAnsi" w:hAnsiTheme="minorHAnsi" w:cstheme="minorHAnsi"/>
                <w:color w:val="000000"/>
                <w:sz w:val="22"/>
                <w:szCs w:val="22"/>
              </w:rPr>
            </w:r>
            <w:r w:rsidRPr="000F16DC">
              <w:rPr>
                <w:rFonts w:asciiTheme="minorHAnsi" w:hAnsiTheme="minorHAnsi" w:cstheme="minorHAnsi"/>
                <w:color w:val="000000"/>
                <w:sz w:val="22"/>
                <w:szCs w:val="22"/>
              </w:rPr>
              <w:fldChar w:fldCharType="separate"/>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noProof/>
                <w:color w:val="000000"/>
                <w:sz w:val="22"/>
                <w:szCs w:val="22"/>
              </w:rPr>
              <w:t> </w:t>
            </w:r>
            <w:r w:rsidRPr="000F16DC">
              <w:rPr>
                <w:rFonts w:asciiTheme="minorHAnsi" w:hAnsiTheme="minorHAnsi" w:cstheme="minorHAnsi"/>
                <w:color w:val="000000"/>
                <w:sz w:val="22"/>
                <w:szCs w:val="22"/>
              </w:rPr>
              <w:fldChar w:fldCharType="end"/>
            </w:r>
          </w:p>
        </w:tc>
      </w:tr>
    </w:tbl>
    <w:p w14:paraId="0176178C" w14:textId="77777777" w:rsidR="004822CF" w:rsidRDefault="004822CF" w:rsidP="00ED23B1">
      <w:pPr>
        <w:pStyle w:val="Brezrazmikov"/>
        <w:rPr>
          <w:rFonts w:cstheme="minorHAnsi"/>
          <w:sz w:val="21"/>
          <w:szCs w:val="21"/>
        </w:rPr>
      </w:pPr>
    </w:p>
    <w:p w14:paraId="099BC30C" w14:textId="77777777" w:rsidR="00ED23B1" w:rsidRPr="00002DDB" w:rsidRDefault="00ED23B1" w:rsidP="004750C8">
      <w:pPr>
        <w:pStyle w:val="Brezrazmikov"/>
        <w:keepNext/>
      </w:pPr>
      <w:r w:rsidRPr="00002DDB">
        <w:t xml:space="preserve">Število čistih težkih vozil </w:t>
      </w:r>
      <w:r>
        <w:t xml:space="preserve">(skladno z </w:t>
      </w:r>
      <w:r w:rsidRPr="00002DDB">
        <w:t>Uredbo o zelenem javnem naročanju</w:t>
      </w:r>
      <w:r>
        <w:t>), s katerimi bo ponudnik izvajal storitve, ki so predmet naročila</w:t>
      </w:r>
      <w:r w:rsidRPr="00002DDB">
        <w:t>:</w:t>
      </w:r>
    </w:p>
    <w:p w14:paraId="37964980" w14:textId="77777777" w:rsidR="00ED23B1" w:rsidRPr="00002DDB" w:rsidRDefault="00ED23B1" w:rsidP="00ED23B1">
      <w:pPr>
        <w:pStyle w:val="Brezrazmikov"/>
      </w:pPr>
    </w:p>
    <w:tbl>
      <w:tblPr>
        <w:tblStyle w:val="Tabelasvetlamrea1poudarek4"/>
        <w:tblW w:w="0" w:type="auto"/>
        <w:tblLook w:val="0420" w:firstRow="1" w:lastRow="0" w:firstColumn="0" w:lastColumn="0" w:noHBand="0" w:noVBand="1"/>
      </w:tblPr>
      <w:tblGrid>
        <w:gridCol w:w="870"/>
        <w:gridCol w:w="2114"/>
        <w:gridCol w:w="3746"/>
      </w:tblGrid>
      <w:tr w:rsidR="00ED23B1" w:rsidRPr="00ED23B1" w14:paraId="3FA8FBC7" w14:textId="77777777" w:rsidTr="00FA5121">
        <w:trPr>
          <w:cnfStyle w:val="100000000000" w:firstRow="1" w:lastRow="0" w:firstColumn="0" w:lastColumn="0" w:oddVBand="0" w:evenVBand="0" w:oddHBand="0" w:evenHBand="0" w:firstRowFirstColumn="0" w:firstRowLastColumn="0" w:lastRowFirstColumn="0" w:lastRowLastColumn="0"/>
        </w:trPr>
        <w:tc>
          <w:tcPr>
            <w:tcW w:w="0" w:type="auto"/>
          </w:tcPr>
          <w:p w14:paraId="43AF185C" w14:textId="5A3E8A11" w:rsidR="00ED23B1" w:rsidRPr="00ED23B1" w:rsidRDefault="00ED23B1" w:rsidP="003D018F">
            <w:pPr>
              <w:jc w:val="both"/>
              <w:rPr>
                <w:rFonts w:asciiTheme="minorHAnsi" w:hAnsiTheme="minorHAnsi" w:cstheme="minorHAnsi"/>
              </w:rPr>
            </w:pPr>
            <w:r>
              <w:rPr>
                <w:rFonts w:asciiTheme="minorHAnsi" w:hAnsiTheme="minorHAnsi" w:cstheme="minorHAnsi"/>
              </w:rPr>
              <w:t>Sklop</w:t>
            </w:r>
          </w:p>
        </w:tc>
        <w:tc>
          <w:tcPr>
            <w:tcW w:w="2114" w:type="dxa"/>
          </w:tcPr>
          <w:p w14:paraId="2F4659B0" w14:textId="77777777" w:rsidR="00ED23B1" w:rsidRPr="00ED23B1" w:rsidRDefault="00ED23B1" w:rsidP="003D018F">
            <w:pPr>
              <w:jc w:val="center"/>
              <w:rPr>
                <w:rFonts w:asciiTheme="minorHAnsi" w:hAnsiTheme="minorHAnsi" w:cstheme="minorHAnsi"/>
              </w:rPr>
            </w:pPr>
            <w:r w:rsidRPr="00ED23B1">
              <w:rPr>
                <w:rFonts w:asciiTheme="minorHAnsi" w:hAnsiTheme="minorHAnsi" w:cstheme="minorHAnsi"/>
              </w:rPr>
              <w:t>Št. čistih težkih vozil</w:t>
            </w:r>
          </w:p>
        </w:tc>
        <w:tc>
          <w:tcPr>
            <w:tcW w:w="3746" w:type="dxa"/>
          </w:tcPr>
          <w:p w14:paraId="38EB8DBA" w14:textId="77777777" w:rsidR="00ED23B1" w:rsidRPr="00ED23B1" w:rsidRDefault="00ED23B1" w:rsidP="003D018F">
            <w:pPr>
              <w:jc w:val="center"/>
              <w:rPr>
                <w:rFonts w:asciiTheme="minorHAnsi" w:hAnsiTheme="minorHAnsi" w:cstheme="minorHAnsi"/>
              </w:rPr>
            </w:pPr>
            <w:r w:rsidRPr="00ED23B1">
              <w:rPr>
                <w:rFonts w:asciiTheme="minorHAnsi" w:hAnsiTheme="minorHAnsi" w:cstheme="minorHAnsi"/>
              </w:rPr>
              <w:t>Alternativni vir energije/goriva</w:t>
            </w:r>
          </w:p>
        </w:tc>
      </w:tr>
      <w:tr w:rsidR="00FA5121" w:rsidRPr="00ED23B1" w14:paraId="5DF6D7CE" w14:textId="77777777" w:rsidTr="00FA5121">
        <w:tc>
          <w:tcPr>
            <w:tcW w:w="0" w:type="auto"/>
            <w:vAlign w:val="center"/>
          </w:tcPr>
          <w:p w14:paraId="66AA28FF" w14:textId="0856E41A" w:rsidR="00FA5121" w:rsidRPr="00FA5121" w:rsidRDefault="00FA5121" w:rsidP="00FA5121">
            <w:pPr>
              <w:jc w:val="center"/>
              <w:rPr>
                <w:rFonts w:asciiTheme="minorHAnsi" w:hAnsiTheme="minorHAnsi" w:cstheme="minorHAnsi"/>
                <w:color w:val="000000"/>
                <w:sz w:val="22"/>
                <w:szCs w:val="22"/>
              </w:rPr>
            </w:pPr>
            <w:r w:rsidRPr="00FA5121">
              <w:rPr>
                <w:rFonts w:asciiTheme="minorHAnsi" w:hAnsiTheme="minorHAnsi" w:cstheme="minorHAnsi"/>
                <w:color w:val="000000"/>
                <w:sz w:val="22"/>
                <w:szCs w:val="22"/>
              </w:rPr>
              <w:t>1</w:t>
            </w:r>
          </w:p>
        </w:tc>
        <w:sdt>
          <w:sdtPr>
            <w:rPr>
              <w:rFonts w:asciiTheme="minorHAnsi" w:hAnsiTheme="minorHAnsi" w:cstheme="minorHAnsi"/>
            </w:rPr>
            <w:id w:val="-1026941074"/>
            <w:placeholder>
              <w:docPart w:val="A70AA15C5F2545D99EA902DEB3EC10CC"/>
            </w:placeholder>
            <w:showingPlcHdr/>
            <w:text/>
          </w:sdtPr>
          <w:sdtContent>
            <w:tc>
              <w:tcPr>
                <w:tcW w:w="2114" w:type="dxa"/>
              </w:tcPr>
              <w:p w14:paraId="28F39E8C" w14:textId="0E3DDB77" w:rsidR="00FA5121" w:rsidRPr="00ED23B1" w:rsidRDefault="00FA5121" w:rsidP="00FA5121">
                <w:pPr>
                  <w:jc w:val="center"/>
                  <w:rPr>
                    <w:rFonts w:asciiTheme="minorHAnsi" w:hAnsiTheme="minorHAnsi" w:cstheme="minorHAnsi"/>
                  </w:rPr>
                </w:pPr>
                <w:r w:rsidRPr="00393420">
                  <w:rPr>
                    <w:rFonts w:asciiTheme="minorHAnsi" w:hAnsiTheme="minorHAnsi" w:cstheme="minorHAnsi"/>
                    <w:color w:val="808080" w:themeColor="background1" w:themeShade="80"/>
                    <w:sz w:val="22"/>
                    <w:szCs w:val="22"/>
                  </w:rPr>
                  <w:t>Vpišite število</w:t>
                </w:r>
                <w:r w:rsidRPr="00393420">
                  <w:rPr>
                    <w:rStyle w:val="Besedilooznabemesta"/>
                    <w:rFonts w:eastAsiaTheme="minorEastAsia"/>
                  </w:rPr>
                  <w:t>.</w:t>
                </w:r>
              </w:p>
            </w:tc>
          </w:sdtContent>
        </w:sdt>
        <w:tc>
          <w:tcPr>
            <w:tcW w:w="3746" w:type="dxa"/>
          </w:tcPr>
          <w:p w14:paraId="25162785" w14:textId="153C045E" w:rsidR="00FA5121" w:rsidRPr="00ED23B1" w:rsidRDefault="00000000" w:rsidP="00FA5121">
            <w:pPr>
              <w:jc w:val="center"/>
              <w:rPr>
                <w:rFonts w:asciiTheme="minorHAnsi" w:hAnsiTheme="minorHAnsi" w:cstheme="minorHAnsi"/>
              </w:rPr>
            </w:pPr>
            <w:sdt>
              <w:sdtPr>
                <w:rPr>
                  <w:rFonts w:asciiTheme="minorHAnsi" w:hAnsiTheme="minorHAnsi" w:cstheme="minorHAnsi"/>
                </w:rPr>
                <w:id w:val="1535463061"/>
                <w:placeholder>
                  <w:docPart w:val="5CF5BE557D51498280581826756538BB"/>
                </w:placeholder>
                <w:showingPlcHdr/>
                <w:dropDownList>
                  <w:listItem w:value="Izberite element."/>
                  <w:listItem w:displayText="Ne nudimo" w:value="Ne nudimo"/>
                  <w:listItem w:displayText="Električna energija" w:value="Električna energija"/>
                  <w:listItem w:displayText="Vodik" w:value="Vodik"/>
                  <w:listItem w:displayText="Biogoriva*" w:value="Biogoriva*"/>
                  <w:listItem w:displayText="Sintetična in parafinska goriva" w:value="Sintetična in parafinska goriva"/>
                  <w:listItem w:displayText="Zemeljski plin" w:value="Zemeljski plin"/>
                  <w:listItem w:displayText="UNP" w:value="UNP"/>
                </w:dropDownList>
              </w:sdtPr>
              <w:sdtContent>
                <w:r w:rsidR="00FA5121" w:rsidRPr="00ED23B1">
                  <w:rPr>
                    <w:rStyle w:val="Besedilooznabemesta"/>
                    <w:rFonts w:asciiTheme="minorHAnsi" w:eastAsiaTheme="minorEastAsia" w:hAnsiTheme="minorHAnsi" w:cstheme="minorHAnsi"/>
                    <w:sz w:val="22"/>
                    <w:szCs w:val="22"/>
                  </w:rPr>
                  <w:t>Izberite element.</w:t>
                </w:r>
              </w:sdtContent>
            </w:sdt>
          </w:p>
        </w:tc>
      </w:tr>
      <w:tr w:rsidR="00FA5121" w:rsidRPr="00ED23B1" w14:paraId="35B34EDA" w14:textId="77777777" w:rsidTr="00FA5121">
        <w:tc>
          <w:tcPr>
            <w:tcW w:w="0" w:type="auto"/>
            <w:vAlign w:val="center"/>
          </w:tcPr>
          <w:p w14:paraId="3020E15F" w14:textId="1FBEB1B0" w:rsidR="00FA5121" w:rsidRPr="00FA5121" w:rsidRDefault="00FA5121" w:rsidP="00FA5121">
            <w:pPr>
              <w:jc w:val="center"/>
              <w:rPr>
                <w:rFonts w:asciiTheme="minorHAnsi" w:hAnsiTheme="minorHAnsi" w:cstheme="minorHAnsi"/>
                <w:sz w:val="22"/>
                <w:szCs w:val="22"/>
              </w:rPr>
            </w:pPr>
            <w:r w:rsidRPr="00FA5121">
              <w:rPr>
                <w:rFonts w:asciiTheme="minorHAnsi" w:hAnsiTheme="minorHAnsi" w:cstheme="minorHAnsi"/>
                <w:sz w:val="22"/>
                <w:szCs w:val="22"/>
              </w:rPr>
              <w:t>2</w:t>
            </w:r>
          </w:p>
        </w:tc>
        <w:sdt>
          <w:sdtPr>
            <w:rPr>
              <w:rFonts w:asciiTheme="minorHAnsi" w:hAnsiTheme="minorHAnsi" w:cstheme="minorHAnsi"/>
            </w:rPr>
            <w:id w:val="-521319953"/>
            <w:placeholder>
              <w:docPart w:val="1AB353EF8AEA403B9BA9D705C408D1DF"/>
            </w:placeholder>
            <w:showingPlcHdr/>
            <w:text/>
          </w:sdtPr>
          <w:sdtContent>
            <w:tc>
              <w:tcPr>
                <w:tcW w:w="2114" w:type="dxa"/>
              </w:tcPr>
              <w:p w14:paraId="7872D8AB" w14:textId="03C794BE" w:rsidR="00FA5121" w:rsidRPr="00ED23B1" w:rsidRDefault="00FA5121" w:rsidP="00FA5121">
                <w:pPr>
                  <w:jc w:val="center"/>
                  <w:rPr>
                    <w:rFonts w:asciiTheme="minorHAnsi" w:hAnsiTheme="minorHAnsi" w:cstheme="minorHAnsi"/>
                  </w:rPr>
                </w:pPr>
                <w:r w:rsidRPr="00393420">
                  <w:rPr>
                    <w:rFonts w:asciiTheme="minorHAnsi" w:hAnsiTheme="minorHAnsi" w:cstheme="minorHAnsi"/>
                    <w:color w:val="808080" w:themeColor="background1" w:themeShade="80"/>
                    <w:sz w:val="22"/>
                    <w:szCs w:val="22"/>
                  </w:rPr>
                  <w:t>Vpišite število</w:t>
                </w:r>
                <w:r w:rsidRPr="00393420">
                  <w:rPr>
                    <w:rStyle w:val="Besedilooznabemesta"/>
                    <w:rFonts w:eastAsiaTheme="minorEastAsia"/>
                  </w:rPr>
                  <w:t>.</w:t>
                </w:r>
              </w:p>
            </w:tc>
          </w:sdtContent>
        </w:sdt>
        <w:tc>
          <w:tcPr>
            <w:tcW w:w="3746" w:type="dxa"/>
          </w:tcPr>
          <w:p w14:paraId="68EF0C2F" w14:textId="0B0A14D9" w:rsidR="00FA5121" w:rsidRPr="00ED23B1" w:rsidRDefault="00000000" w:rsidP="00FA5121">
            <w:pPr>
              <w:jc w:val="center"/>
              <w:rPr>
                <w:rFonts w:asciiTheme="minorHAnsi" w:hAnsiTheme="minorHAnsi" w:cstheme="minorHAnsi"/>
              </w:rPr>
            </w:pPr>
            <w:sdt>
              <w:sdtPr>
                <w:rPr>
                  <w:rFonts w:asciiTheme="minorHAnsi" w:hAnsiTheme="minorHAnsi" w:cstheme="minorHAnsi"/>
                </w:rPr>
                <w:id w:val="1849760747"/>
                <w:placeholder>
                  <w:docPart w:val="42DEDD019C2A42C58DE44803C0191DC3"/>
                </w:placeholder>
                <w:showingPlcHdr/>
                <w:dropDownList>
                  <w:listItem w:value="Izberite element."/>
                  <w:listItem w:displayText="Ne nudimo" w:value="Ne nudimo"/>
                  <w:listItem w:displayText="Električna energija" w:value="Električna energija"/>
                  <w:listItem w:displayText="Vodik" w:value="Vodik"/>
                  <w:listItem w:displayText="Biogoriva*" w:value="Biogoriva*"/>
                  <w:listItem w:displayText="Sintetična in parafinska goriva" w:value="Sintetična in parafinska goriva"/>
                  <w:listItem w:displayText="Zemeljski plin" w:value="Zemeljski plin"/>
                  <w:listItem w:displayText="UNP" w:value="UNP"/>
                </w:dropDownList>
              </w:sdtPr>
              <w:sdtContent>
                <w:r w:rsidR="00FA5121" w:rsidRPr="00ED23B1">
                  <w:rPr>
                    <w:rStyle w:val="Besedilooznabemesta"/>
                    <w:rFonts w:asciiTheme="minorHAnsi" w:eastAsiaTheme="minorEastAsia" w:hAnsiTheme="minorHAnsi" w:cstheme="minorHAnsi"/>
                    <w:sz w:val="22"/>
                    <w:szCs w:val="22"/>
                  </w:rPr>
                  <w:t>Izberite element.</w:t>
                </w:r>
              </w:sdtContent>
            </w:sdt>
          </w:p>
        </w:tc>
      </w:tr>
    </w:tbl>
    <w:p w14:paraId="11A8FAB5" w14:textId="77777777" w:rsidR="00ED23B1" w:rsidRDefault="00ED23B1" w:rsidP="00ED23B1">
      <w:pPr>
        <w:pStyle w:val="Brezrazmikov"/>
        <w:rPr>
          <w:sz w:val="24"/>
          <w:szCs w:val="24"/>
        </w:rPr>
      </w:pPr>
    </w:p>
    <w:p w14:paraId="1AA6ACBA" w14:textId="77777777" w:rsidR="00ED23B1" w:rsidRDefault="00ED23B1" w:rsidP="00ED23B1">
      <w:pPr>
        <w:pStyle w:val="Brezrazmikov"/>
      </w:pPr>
      <w:r>
        <w:t>Kot čisto težko vozilo se v skladu z Uredbo o zelenem javnem naročanju upošteva vozilo kategorije N2 ali N3, ki uporablja alternativne vire energije. Kot alternativni viri energije se upoštevajo:</w:t>
      </w:r>
    </w:p>
    <w:p w14:paraId="073D0D2D" w14:textId="77777777" w:rsidR="00ED23B1" w:rsidRDefault="00ED23B1" w:rsidP="00ED23B1">
      <w:pPr>
        <w:pStyle w:val="Brezrazmikov"/>
        <w:numPr>
          <w:ilvl w:val="0"/>
          <w:numId w:val="84"/>
        </w:numPr>
      </w:pPr>
      <w:r>
        <w:t>električna energija;</w:t>
      </w:r>
    </w:p>
    <w:p w14:paraId="4C2F3444" w14:textId="77777777" w:rsidR="00ED23B1" w:rsidRDefault="00ED23B1" w:rsidP="00ED23B1">
      <w:pPr>
        <w:pStyle w:val="Brezrazmikov"/>
        <w:numPr>
          <w:ilvl w:val="0"/>
          <w:numId w:val="84"/>
        </w:numPr>
      </w:pPr>
      <w:r>
        <w:t xml:space="preserve">vodik; </w:t>
      </w:r>
    </w:p>
    <w:p w14:paraId="49F4E207" w14:textId="57AF2204" w:rsidR="00ED23B1" w:rsidRDefault="00ED23B1" w:rsidP="00ED23B1">
      <w:pPr>
        <w:pStyle w:val="Brezrazmikov"/>
        <w:numPr>
          <w:ilvl w:val="0"/>
          <w:numId w:val="84"/>
        </w:numPr>
      </w:pPr>
      <w:r>
        <w:t>biogoriva*, razen goriv, ki se proizvajajo iz krme z visokim tveganjem za posredno spremembo rabe zemljišč, za katere je opazna znatna širitev proizvodnje na zemljišča z velikimi zalogami ogljika;</w:t>
      </w:r>
    </w:p>
    <w:p w14:paraId="529011C4" w14:textId="77777777" w:rsidR="00ED23B1" w:rsidRDefault="00ED23B1" w:rsidP="00ED23B1">
      <w:pPr>
        <w:pStyle w:val="Brezrazmikov"/>
        <w:numPr>
          <w:ilvl w:val="0"/>
          <w:numId w:val="84"/>
        </w:numPr>
      </w:pPr>
      <w:r>
        <w:t xml:space="preserve">sintetična in parafinska goriva; </w:t>
      </w:r>
    </w:p>
    <w:p w14:paraId="7C066344" w14:textId="77777777" w:rsidR="00ED23B1" w:rsidRDefault="00ED23B1" w:rsidP="00ED23B1">
      <w:pPr>
        <w:pStyle w:val="Brezrazmikov"/>
        <w:numPr>
          <w:ilvl w:val="0"/>
          <w:numId w:val="84"/>
        </w:numPr>
      </w:pPr>
      <w:r>
        <w:t>zemeljski plin, vključno z biometanom, v plinasti (stisnjeni zemeljski plin – SZP) in tekoči obliki (utekočinjeni zemeljski plin – UZP);</w:t>
      </w:r>
    </w:p>
    <w:p w14:paraId="1C1B2A75" w14:textId="77777777" w:rsidR="00ED23B1" w:rsidRDefault="00ED23B1" w:rsidP="00ED23B1">
      <w:pPr>
        <w:pStyle w:val="Brezrazmikov"/>
        <w:numPr>
          <w:ilvl w:val="0"/>
          <w:numId w:val="84"/>
        </w:numPr>
      </w:pPr>
      <w:r>
        <w:t xml:space="preserve">utekočinjeni naftni plin (UNP). </w:t>
      </w:r>
    </w:p>
    <w:p w14:paraId="59387CA1" w14:textId="77777777" w:rsidR="00ED23B1" w:rsidRDefault="00ED23B1" w:rsidP="00ED23B1">
      <w:pPr>
        <w:pStyle w:val="Brezrazmikov"/>
      </w:pPr>
    </w:p>
    <w:p w14:paraId="67121A2E" w14:textId="77777777" w:rsidR="00ED23B1" w:rsidRPr="0031790F" w:rsidRDefault="00ED23B1" w:rsidP="00ED23B1">
      <w:pPr>
        <w:pStyle w:val="Brezrazmikov"/>
        <w:rPr>
          <w:u w:val="single"/>
        </w:rPr>
      </w:pPr>
      <w:r w:rsidRPr="0031790F">
        <w:rPr>
          <w:u w:val="single"/>
        </w:rPr>
        <w:t>Izrecno izjavljamo, da se pri vozilih, ki uporabljajo tekoča biogoriva, sintetična in parafinska goriva, ta ne bodo mešala s konvencionalnimi fosilnimi gorivi.</w:t>
      </w:r>
    </w:p>
    <w:p w14:paraId="067D225B" w14:textId="77777777" w:rsidR="00ED23B1" w:rsidRDefault="00ED23B1" w:rsidP="00C0104B">
      <w:pPr>
        <w:pStyle w:val="Brezrazmikov"/>
        <w:rPr>
          <w:rFonts w:cstheme="minorHAnsi"/>
          <w:sz w:val="21"/>
          <w:szCs w:val="21"/>
        </w:rPr>
      </w:pPr>
    </w:p>
    <w:p w14:paraId="454D6CA5" w14:textId="54464097" w:rsidR="00D86722" w:rsidRPr="000C5E96" w:rsidRDefault="00D77ECB" w:rsidP="00DD50ED">
      <w:pPr>
        <w:pStyle w:val="Brezrazmikov"/>
        <w:keepNext/>
        <w:rPr>
          <w:rFonts w:cstheme="minorHAnsi"/>
          <w:sz w:val="21"/>
          <w:szCs w:val="21"/>
        </w:rPr>
      </w:pPr>
      <w:r w:rsidRPr="000C5E96">
        <w:rPr>
          <w:rFonts w:cstheme="minorHAnsi"/>
          <w:sz w:val="21"/>
          <w:szCs w:val="21"/>
        </w:rPr>
        <w:lastRenderedPageBreak/>
        <w:t>I</w:t>
      </w:r>
      <w:r w:rsidR="00D86722" w:rsidRPr="000C5E96">
        <w:rPr>
          <w:rFonts w:cstheme="minorHAnsi"/>
          <w:sz w:val="21"/>
          <w:szCs w:val="21"/>
        </w:rPr>
        <w:t>zjavljamo, da smo pri določitvi ponudbene cene upoštevali vsa določila dokumentacije</w:t>
      </w:r>
      <w:r w:rsidR="00ED36C4" w:rsidRPr="000C5E96">
        <w:rPr>
          <w:rFonts w:cstheme="minorHAnsi"/>
          <w:sz w:val="21"/>
          <w:szCs w:val="21"/>
        </w:rPr>
        <w:t xml:space="preserve"> </w:t>
      </w:r>
      <w:r w:rsidR="00870AE2" w:rsidRPr="000C5E96">
        <w:rPr>
          <w:rFonts w:cstheme="minorHAnsi"/>
          <w:sz w:val="21"/>
          <w:szCs w:val="21"/>
        </w:rPr>
        <w:t xml:space="preserve">v zvezi z oddajo javnega naročila </w:t>
      </w:r>
      <w:r w:rsidR="00ED36C4" w:rsidRPr="000C5E96">
        <w:rPr>
          <w:rFonts w:cstheme="minorHAnsi"/>
          <w:sz w:val="21"/>
          <w:szCs w:val="21"/>
        </w:rPr>
        <w:t xml:space="preserve">in vzorca </w:t>
      </w:r>
      <w:r w:rsidR="00F54489" w:rsidRPr="000C5E96">
        <w:rPr>
          <w:rFonts w:cstheme="minorHAnsi"/>
          <w:sz w:val="21"/>
          <w:szCs w:val="21"/>
        </w:rPr>
        <w:t>okvirnega sporazuma</w:t>
      </w:r>
      <w:r w:rsidR="00D86722" w:rsidRPr="000C5E96">
        <w:rPr>
          <w:rFonts w:cstheme="minorHAnsi"/>
          <w:sz w:val="21"/>
          <w:szCs w:val="21"/>
        </w:rPr>
        <w:t>.</w:t>
      </w:r>
    </w:p>
    <w:p w14:paraId="6D9ACC1C" w14:textId="13C9CA94" w:rsidR="00A364D1" w:rsidRPr="000C5E96" w:rsidRDefault="00A364D1" w:rsidP="00DD50ED">
      <w:pPr>
        <w:pStyle w:val="Brezrazmikov"/>
        <w:keepNext/>
        <w:rPr>
          <w:rFonts w:cstheme="minorHAnsi"/>
          <w:sz w:val="21"/>
          <w:szCs w:val="21"/>
        </w:rPr>
      </w:pPr>
    </w:p>
    <w:p w14:paraId="2F5ADA51" w14:textId="77777777" w:rsidR="00FA5121" w:rsidRDefault="00110BE1" w:rsidP="00FA5121">
      <w:pPr>
        <w:pStyle w:val="Brezrazmikov"/>
      </w:pPr>
      <w:r w:rsidRPr="000C5E96">
        <w:rPr>
          <w:rFonts w:cstheme="minorHAnsi"/>
          <w:sz w:val="21"/>
          <w:szCs w:val="21"/>
        </w:rPr>
        <w:t xml:space="preserve">Nudimo plačilni rok 30. dan po prejemu </w:t>
      </w:r>
      <w:r w:rsidR="0033319D">
        <w:rPr>
          <w:rFonts w:cstheme="minorHAnsi"/>
          <w:sz w:val="21"/>
          <w:szCs w:val="21"/>
        </w:rPr>
        <w:t xml:space="preserve">posameznega </w:t>
      </w:r>
      <w:r w:rsidRPr="000C5E96">
        <w:rPr>
          <w:rFonts w:cstheme="minorHAnsi"/>
          <w:sz w:val="21"/>
          <w:szCs w:val="21"/>
        </w:rPr>
        <w:t xml:space="preserve">pravilno izstavljenega </w:t>
      </w:r>
      <w:r w:rsidR="00DD50ED">
        <w:rPr>
          <w:rFonts w:cstheme="minorHAnsi"/>
          <w:sz w:val="21"/>
          <w:szCs w:val="21"/>
        </w:rPr>
        <w:t>e</w:t>
      </w:r>
      <w:r w:rsidR="00FA5121">
        <w:rPr>
          <w:rFonts w:cstheme="minorHAnsi"/>
          <w:sz w:val="21"/>
          <w:szCs w:val="21"/>
        </w:rPr>
        <w:t>-</w:t>
      </w:r>
      <w:r w:rsidR="00DD50ED">
        <w:rPr>
          <w:rFonts w:cstheme="minorHAnsi"/>
          <w:sz w:val="21"/>
          <w:szCs w:val="21"/>
        </w:rPr>
        <w:t>računa v informacijski sistem naročnika</w:t>
      </w:r>
      <w:r w:rsidRPr="000C5E96">
        <w:rPr>
          <w:rFonts w:cstheme="minorHAnsi"/>
          <w:sz w:val="21"/>
          <w:szCs w:val="21"/>
        </w:rPr>
        <w:t>.</w:t>
      </w:r>
      <w:r w:rsidR="00FA5121" w:rsidRPr="00FA5121">
        <w:t xml:space="preserve"> </w:t>
      </w:r>
    </w:p>
    <w:p w14:paraId="4F7E5E6E" w14:textId="19BA30B5" w:rsidR="00110BE1" w:rsidRDefault="00110BE1" w:rsidP="00110BE1">
      <w:pPr>
        <w:pStyle w:val="Brezrazmikov"/>
        <w:rPr>
          <w:rFonts w:cstheme="minorHAnsi"/>
          <w:sz w:val="21"/>
          <w:szCs w:val="21"/>
        </w:rPr>
      </w:pPr>
    </w:p>
    <w:p w14:paraId="72B41227" w14:textId="77777777" w:rsidR="00247205" w:rsidRPr="000C5E96" w:rsidRDefault="00247205" w:rsidP="00110BE1">
      <w:pPr>
        <w:pStyle w:val="Brezrazmikov"/>
        <w:rPr>
          <w:rFonts w:cstheme="minorHAnsi"/>
          <w:sz w:val="21"/>
          <w:szCs w:val="21"/>
        </w:rPr>
      </w:pPr>
    </w:p>
    <w:p w14:paraId="082BED4C" w14:textId="77777777" w:rsidR="00124E24" w:rsidRPr="000C5E96" w:rsidRDefault="00124E24" w:rsidP="00D86722">
      <w:pPr>
        <w:pStyle w:val="Brezrazmikov"/>
        <w:rPr>
          <w:rFonts w:cstheme="minorHAnsi"/>
          <w:sz w:val="21"/>
          <w:szCs w:val="21"/>
        </w:rPr>
      </w:pPr>
    </w:p>
    <w:tbl>
      <w:tblPr>
        <w:tblW w:w="0" w:type="auto"/>
        <w:tblLook w:val="04A0" w:firstRow="1" w:lastRow="0" w:firstColumn="1" w:lastColumn="0" w:noHBand="0" w:noVBand="1"/>
      </w:tblPr>
      <w:tblGrid>
        <w:gridCol w:w="1128"/>
        <w:gridCol w:w="5104"/>
        <w:gridCol w:w="3838"/>
      </w:tblGrid>
      <w:tr w:rsidR="00487499" w:rsidRPr="000C5E96" w14:paraId="54165643" w14:textId="77777777" w:rsidTr="004E1093">
        <w:tc>
          <w:tcPr>
            <w:tcW w:w="1128" w:type="dxa"/>
            <w:shd w:val="clear" w:color="auto" w:fill="auto"/>
          </w:tcPr>
          <w:p w14:paraId="39B3D2F4" w14:textId="7490A990" w:rsidR="00487499" w:rsidRPr="000C5E96" w:rsidRDefault="004E1093" w:rsidP="004E1093">
            <w:pPr>
              <w:pStyle w:val="Brezrazmikov"/>
              <w:jc w:val="right"/>
              <w:rPr>
                <w:rFonts w:cstheme="minorHAnsi"/>
                <w:sz w:val="21"/>
                <w:szCs w:val="21"/>
              </w:rPr>
            </w:pPr>
            <w:r w:rsidRPr="000C5E96">
              <w:rPr>
                <w:rFonts w:cstheme="minorHAnsi"/>
                <w:sz w:val="21"/>
                <w:szCs w:val="21"/>
              </w:rPr>
              <w:t>Žig:</w:t>
            </w:r>
          </w:p>
        </w:tc>
        <w:sdt>
          <w:sdtPr>
            <w:rPr>
              <w:rFonts w:cstheme="minorHAnsi"/>
              <w:sz w:val="21"/>
              <w:szCs w:val="21"/>
            </w:rPr>
            <w:id w:val="1611624397"/>
            <w:showingPlcHdr/>
            <w:picture/>
          </w:sdtPr>
          <w:sdtContent>
            <w:tc>
              <w:tcPr>
                <w:tcW w:w="5104" w:type="dxa"/>
                <w:shd w:val="clear" w:color="auto" w:fill="auto"/>
              </w:tcPr>
              <w:p w14:paraId="42B0B5FA" w14:textId="4196257F" w:rsidR="00487499" w:rsidRPr="000C5E96" w:rsidRDefault="004E1093" w:rsidP="00D86722">
                <w:pPr>
                  <w:pStyle w:val="Brezrazmikov"/>
                  <w:rPr>
                    <w:rFonts w:cstheme="minorHAnsi"/>
                    <w:sz w:val="21"/>
                    <w:szCs w:val="21"/>
                  </w:rPr>
                </w:pPr>
                <w:r w:rsidRPr="000C5E96">
                  <w:rPr>
                    <w:rFonts w:cstheme="minorHAnsi"/>
                    <w:noProof/>
                    <w:sz w:val="21"/>
                    <w:szCs w:val="21"/>
                  </w:rPr>
                  <w:drawing>
                    <wp:inline distT="0" distB="0" distL="0" distR="0" wp14:anchorId="6F25EF1A" wp14:editId="270A2627">
                      <wp:extent cx="2152650" cy="781050"/>
                      <wp:effectExtent l="0" t="0" r="0" b="0"/>
                      <wp:docPr id="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218CB316" w14:textId="4BA47842" w:rsidR="00487499" w:rsidRPr="000C5E96" w:rsidRDefault="00487499" w:rsidP="00D86722">
            <w:pPr>
              <w:pStyle w:val="Brezrazmikov"/>
              <w:rPr>
                <w:rFonts w:cstheme="minorHAnsi"/>
                <w:sz w:val="21"/>
                <w:szCs w:val="21"/>
              </w:rPr>
            </w:pPr>
            <w:r w:rsidRPr="000C5E96">
              <w:rPr>
                <w:rFonts w:cstheme="minorHAnsi"/>
                <w:sz w:val="21"/>
                <w:szCs w:val="21"/>
              </w:rPr>
              <w:t>Podpis:</w:t>
            </w:r>
          </w:p>
          <w:sdt>
            <w:sdtPr>
              <w:rPr>
                <w:rFonts w:cstheme="minorHAnsi"/>
                <w:sz w:val="21"/>
                <w:szCs w:val="21"/>
              </w:rPr>
              <w:id w:val="-847793407"/>
              <w:showingPlcHdr/>
              <w:picture/>
            </w:sdtPr>
            <w:sdtContent>
              <w:p w14:paraId="104221C6" w14:textId="02B2A2E5" w:rsidR="004E1093" w:rsidRPr="000C5E96" w:rsidRDefault="004E1093" w:rsidP="00D86722">
                <w:pPr>
                  <w:pStyle w:val="Brezrazmikov"/>
                  <w:rPr>
                    <w:rFonts w:cstheme="minorHAnsi"/>
                    <w:sz w:val="21"/>
                    <w:szCs w:val="21"/>
                  </w:rPr>
                </w:pPr>
                <w:r w:rsidRPr="000C5E96">
                  <w:rPr>
                    <w:rFonts w:cstheme="minorHAnsi"/>
                    <w:noProof/>
                    <w:sz w:val="21"/>
                    <w:szCs w:val="21"/>
                  </w:rPr>
                  <w:drawing>
                    <wp:inline distT="0" distB="0" distL="0" distR="0" wp14:anchorId="4D7100F1" wp14:editId="6902987C">
                      <wp:extent cx="2152650" cy="571500"/>
                      <wp:effectExtent l="0" t="0" r="0" b="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487499" w:rsidRPr="000C5E96" w14:paraId="6777E9B8" w14:textId="77777777" w:rsidTr="004E1093">
        <w:tc>
          <w:tcPr>
            <w:tcW w:w="1128" w:type="dxa"/>
            <w:shd w:val="clear" w:color="auto" w:fill="auto"/>
          </w:tcPr>
          <w:p w14:paraId="77F81E0E" w14:textId="4730AAF5" w:rsidR="00487499" w:rsidRPr="000C5E96" w:rsidRDefault="004E1093" w:rsidP="004E1093">
            <w:pPr>
              <w:pStyle w:val="Brezrazmikov"/>
              <w:jc w:val="right"/>
              <w:rPr>
                <w:rFonts w:cstheme="minorHAnsi"/>
                <w:sz w:val="21"/>
                <w:szCs w:val="21"/>
              </w:rPr>
            </w:pPr>
            <w:r w:rsidRPr="000C5E96">
              <w:rPr>
                <w:rFonts w:cstheme="minorHAnsi"/>
                <w:sz w:val="21"/>
                <w:szCs w:val="21"/>
              </w:rPr>
              <w:t>Opomba:</w:t>
            </w:r>
          </w:p>
        </w:tc>
        <w:tc>
          <w:tcPr>
            <w:tcW w:w="5104" w:type="dxa"/>
            <w:shd w:val="clear" w:color="auto" w:fill="auto"/>
          </w:tcPr>
          <w:p w14:paraId="27417B38" w14:textId="14291428" w:rsidR="00487499" w:rsidRPr="000C5E96" w:rsidRDefault="00000000" w:rsidP="00D86722">
            <w:pPr>
              <w:pStyle w:val="Brezrazmikov"/>
              <w:rPr>
                <w:rFonts w:cstheme="minorHAnsi"/>
                <w:sz w:val="21"/>
                <w:szCs w:val="21"/>
              </w:rPr>
            </w:pPr>
            <w:sdt>
              <w:sdtPr>
                <w:rPr>
                  <w:rFonts w:cstheme="minorHAnsi"/>
                  <w:sz w:val="21"/>
                  <w:szCs w:val="21"/>
                </w:rPr>
                <w:id w:val="-89243000"/>
                <w14:checkbox>
                  <w14:checked w14:val="0"/>
                  <w14:checkedState w14:val="2612" w14:font="MS Gothic"/>
                  <w14:uncheckedState w14:val="2610" w14:font="MS Gothic"/>
                </w14:checkbox>
              </w:sdtPr>
              <w:sdtContent>
                <w:r w:rsidR="004E1093" w:rsidRPr="000C5E96">
                  <w:rPr>
                    <w:rFonts w:ascii="Segoe UI Symbol" w:eastAsia="MS Gothic" w:hAnsi="Segoe UI Symbol" w:cs="Segoe UI Symbol"/>
                    <w:sz w:val="21"/>
                    <w:szCs w:val="21"/>
                  </w:rPr>
                  <w:t>☐</w:t>
                </w:r>
              </w:sdtContent>
            </w:sdt>
            <w:r w:rsidR="004E1093" w:rsidRPr="000C5E96">
              <w:rPr>
                <w:rFonts w:cstheme="minorHAnsi"/>
                <w:sz w:val="21"/>
                <w:szCs w:val="21"/>
              </w:rPr>
              <w:t xml:space="preserve"> </w:t>
            </w:r>
            <w:r w:rsidR="00487499" w:rsidRPr="000C5E96">
              <w:rPr>
                <w:rFonts w:cstheme="minorHAnsi"/>
                <w:sz w:val="21"/>
                <w:szCs w:val="21"/>
              </w:rPr>
              <w:t>Ne poslujemo z žigom.</w:t>
            </w:r>
          </w:p>
        </w:tc>
        <w:tc>
          <w:tcPr>
            <w:tcW w:w="3838" w:type="dxa"/>
            <w:shd w:val="clear" w:color="auto" w:fill="auto"/>
          </w:tcPr>
          <w:p w14:paraId="5A722164" w14:textId="77777777" w:rsidR="00487499" w:rsidRPr="000C5E96" w:rsidRDefault="00487499" w:rsidP="00D86722">
            <w:pPr>
              <w:pStyle w:val="Brezrazmikov"/>
              <w:rPr>
                <w:rFonts w:cstheme="minorHAnsi"/>
                <w:sz w:val="21"/>
                <w:szCs w:val="21"/>
              </w:rPr>
            </w:pPr>
          </w:p>
        </w:tc>
      </w:tr>
    </w:tbl>
    <w:p w14:paraId="1FE10791" w14:textId="34433582" w:rsidR="00D77ECB" w:rsidRPr="000C5E96" w:rsidRDefault="00D77ECB">
      <w:pPr>
        <w:spacing w:line="276" w:lineRule="auto"/>
        <w:rPr>
          <w:rFonts w:asciiTheme="minorHAnsi" w:hAnsiTheme="minorHAnsi" w:cstheme="minorHAnsi"/>
        </w:rPr>
      </w:pPr>
    </w:p>
    <w:sectPr w:rsidR="00D77ECB" w:rsidRPr="000C5E96" w:rsidSect="00651F25">
      <w:headerReference w:type="default" r:id="rId10"/>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3208B2" w14:textId="77777777" w:rsidR="004D3505" w:rsidRDefault="004D3505">
      <w:r>
        <w:separator/>
      </w:r>
    </w:p>
  </w:endnote>
  <w:endnote w:type="continuationSeparator" w:id="0">
    <w:p w14:paraId="00B8B1C0" w14:textId="77777777" w:rsidR="004D3505" w:rsidRDefault="004D3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C32E1" w14:textId="5B011637"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53BE215C">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BE4C61" w:rsidRDefault="00BE4C61"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BE4C61" w:rsidRDefault="00BE4C61"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D1EBA3" w14:textId="77777777" w:rsidR="004D3505" w:rsidRDefault="004D3505">
      <w:r>
        <w:separator/>
      </w:r>
    </w:p>
  </w:footnote>
  <w:footnote w:type="continuationSeparator" w:id="0">
    <w:p w14:paraId="3729251A" w14:textId="77777777" w:rsidR="004D3505" w:rsidRDefault="004D3505">
      <w:r>
        <w:continuationSeparator/>
      </w:r>
    </w:p>
  </w:footnote>
  <w:footnote w:id="1">
    <w:p w14:paraId="5B1B51C4" w14:textId="3CC7BC27" w:rsidR="003E5F1D" w:rsidRPr="00B54FFE" w:rsidRDefault="003E5F1D">
      <w:pPr>
        <w:pStyle w:val="Sprotnaopomba-besedilo"/>
        <w:rPr>
          <w:rFonts w:asciiTheme="minorHAnsi" w:hAnsiTheme="minorHAnsi" w:cstheme="minorHAnsi"/>
        </w:rPr>
      </w:pPr>
      <w:r>
        <w:rPr>
          <w:rStyle w:val="Sprotnaopomba-sklic"/>
        </w:rPr>
        <w:footnoteRef/>
      </w:r>
      <w:r>
        <w:t xml:space="preserve"> </w:t>
      </w:r>
      <w:r w:rsidRPr="00B54FFE">
        <w:rPr>
          <w:rFonts w:asciiTheme="minorHAnsi" w:hAnsiTheme="minorHAnsi" w:cstheme="minorHAnsi"/>
        </w:rPr>
        <w:t>V primeru, da ponudbe ne podpisuje zakoniti zastopnik, je obvezna priloga ponudbe ustrezno pooblastilo.</w:t>
      </w:r>
    </w:p>
  </w:footnote>
  <w:footnote w:id="2">
    <w:p w14:paraId="07A3CED8" w14:textId="5C11B572" w:rsidR="005001E0" w:rsidRDefault="005001E0">
      <w:pPr>
        <w:pStyle w:val="Sprotnaopomba-besedilo"/>
      </w:pPr>
      <w:r>
        <w:rPr>
          <w:rStyle w:val="Sprotnaopomba-sklic"/>
        </w:rPr>
        <w:footnoteRef/>
      </w:r>
      <w:r>
        <w:t xml:space="preserve"> </w:t>
      </w:r>
      <w:r w:rsidRPr="005001E0">
        <w:rPr>
          <w:rFonts w:asciiTheme="minorHAnsi" w:hAnsiTheme="minorHAnsi" w:cstheme="minorHAnsi"/>
        </w:rPr>
        <w:t>Glej poglavje 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2F994" w14:textId="0EC72BE1" w:rsidR="00BE4C61" w:rsidRPr="008B0365" w:rsidRDefault="00F936B2" w:rsidP="004E1093">
    <w:pPr>
      <w:pStyle w:val="Glava"/>
      <w:jc w:val="right"/>
      <w:rPr>
        <w:i/>
        <w:iCs/>
        <w:sz w:val="20"/>
        <w:szCs w:val="20"/>
      </w:rPr>
    </w:pPr>
    <w:r>
      <w:rPr>
        <w:i/>
        <w:iCs/>
        <w:color w:val="808080" w:themeColor="background1" w:themeShade="80"/>
        <w:sz w:val="20"/>
        <w:szCs w:val="20"/>
      </w:rPr>
      <w:t>801-</w:t>
    </w:r>
    <w:r w:rsidR="009D1688">
      <w:rPr>
        <w:i/>
        <w:iCs/>
        <w:color w:val="808080" w:themeColor="background1" w:themeShade="80"/>
        <w:sz w:val="20"/>
        <w:szCs w:val="20"/>
      </w:rPr>
      <w:t>7</w:t>
    </w:r>
    <w:r w:rsidR="003A1DC2">
      <w:rPr>
        <w:i/>
        <w:iCs/>
        <w:color w:val="808080" w:themeColor="background1" w:themeShade="80"/>
        <w:sz w:val="20"/>
        <w:szCs w:val="20"/>
      </w:rPr>
      <w:t>/2024</w:t>
    </w:r>
    <w:r w:rsidR="004E1093" w:rsidRPr="008B0365">
      <w:rPr>
        <w:i/>
        <w:iCs/>
        <w:color w:val="808080" w:themeColor="background1" w:themeShade="80"/>
        <w:sz w:val="20"/>
        <w:szCs w:val="20"/>
      </w:rPr>
      <w:t xml:space="preserve"> (JN-</w:t>
    </w:r>
    <w:r>
      <w:rPr>
        <w:i/>
        <w:iCs/>
        <w:color w:val="808080" w:themeColor="background1" w:themeShade="80"/>
        <w:sz w:val="20"/>
        <w:szCs w:val="20"/>
      </w:rPr>
      <w:t>S</w:t>
    </w:r>
    <w:r w:rsidR="004E1093" w:rsidRPr="008B0365">
      <w:rPr>
        <w:i/>
        <w:iCs/>
        <w:color w:val="808080" w:themeColor="background1" w:themeShade="80"/>
        <w:sz w:val="20"/>
        <w:szCs w:val="20"/>
      </w:rPr>
      <w:t>-0</w:t>
    </w:r>
    <w:r w:rsidR="009D1688">
      <w:rPr>
        <w:i/>
        <w:iCs/>
        <w:color w:val="808080" w:themeColor="background1" w:themeShade="80"/>
        <w:sz w:val="20"/>
        <w:szCs w:val="20"/>
      </w:rPr>
      <w:t>100</w:t>
    </w:r>
    <w:r w:rsidR="004E1093" w:rsidRPr="008B0365">
      <w:rPr>
        <w:i/>
        <w:iCs/>
        <w:color w:val="808080" w:themeColor="background1" w:themeShade="80"/>
        <w:sz w:val="20"/>
        <w:szCs w:val="20"/>
      </w:rPr>
      <w:t>/2</w:t>
    </w:r>
    <w:r w:rsidR="00A90AAE">
      <w:rPr>
        <w:i/>
        <w:iCs/>
        <w:color w:val="808080" w:themeColor="background1" w:themeShade="80"/>
        <w:sz w:val="20"/>
        <w:szCs w:val="20"/>
      </w:rPr>
      <w:t>4</w:t>
    </w:r>
    <w:r w:rsidR="004E1093" w:rsidRPr="008B0365">
      <w:rPr>
        <w:i/>
        <w:iCs/>
        <w:color w:val="808080" w:themeColor="background1" w:themeShade="80"/>
        <w:sz w:val="20"/>
        <w:szCs w:val="20"/>
      </w:rPr>
      <w:t>-OS)</w:t>
    </w:r>
    <w:r w:rsidR="00BE4C61" w:rsidRPr="008B0365">
      <w:rPr>
        <w:i/>
        <w:iCs/>
        <w:noProof/>
        <w:sz w:val="20"/>
        <w:szCs w:val="20"/>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E96FBFA"/>
    <w:lvl w:ilvl="0">
      <w:start w:val="1"/>
      <w:numFmt w:val="decimal"/>
      <w:pStyle w:val="Otevilenseznam5"/>
      <w:lvlText w:val="%1."/>
      <w:lvlJc w:val="left"/>
      <w:pPr>
        <w:tabs>
          <w:tab w:val="num" w:pos="1492"/>
        </w:tabs>
        <w:ind w:left="1492"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C265C"/>
    <w:multiLevelType w:val="hybridMultilevel"/>
    <w:tmpl w:val="84C4C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B30350"/>
    <w:multiLevelType w:val="hybridMultilevel"/>
    <w:tmpl w:val="9A8428B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5A3797B"/>
    <w:multiLevelType w:val="hybridMultilevel"/>
    <w:tmpl w:val="664E35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365D25"/>
    <w:multiLevelType w:val="hybridMultilevel"/>
    <w:tmpl w:val="96F4A8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737730C"/>
    <w:multiLevelType w:val="hybridMultilevel"/>
    <w:tmpl w:val="ABB490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8111779"/>
    <w:multiLevelType w:val="hybridMultilevel"/>
    <w:tmpl w:val="846EFD56"/>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9B81860"/>
    <w:multiLevelType w:val="hybridMultilevel"/>
    <w:tmpl w:val="A5D0A00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D8F5575"/>
    <w:multiLevelType w:val="hybridMultilevel"/>
    <w:tmpl w:val="0BF64D98"/>
    <w:lvl w:ilvl="0" w:tplc="A56E0A4E">
      <w:start w:val="1"/>
      <w:numFmt w:val="decimal"/>
      <w:pStyle w:val="Odstavekpogodba"/>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DDF6639"/>
    <w:multiLevelType w:val="hybridMultilevel"/>
    <w:tmpl w:val="CEC4B3CA"/>
    <w:lvl w:ilvl="0" w:tplc="09A448DA">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0536841"/>
    <w:multiLevelType w:val="hybridMultilevel"/>
    <w:tmpl w:val="01E861BC"/>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0F77CA2"/>
    <w:multiLevelType w:val="hybridMultilevel"/>
    <w:tmpl w:val="A7DE91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14B1639"/>
    <w:multiLevelType w:val="hybridMultilevel"/>
    <w:tmpl w:val="755A748A"/>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32770F7"/>
    <w:multiLevelType w:val="hybridMultilevel"/>
    <w:tmpl w:val="FFF4E0E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13D17E23"/>
    <w:multiLevelType w:val="hybridMultilevel"/>
    <w:tmpl w:val="66FEA276"/>
    <w:lvl w:ilvl="0" w:tplc="FFFFFFFF">
      <w:start w:val="1"/>
      <w:numFmt w:val="decimal"/>
      <w:lvlText w:val="(%1) "/>
      <w:lvlJc w:val="left"/>
      <w:pPr>
        <w:ind w:left="717" w:hanging="360"/>
      </w:pPr>
      <w:rPr>
        <w:rFonts w:asciiTheme="minorHAnsi" w:hAnsiTheme="minorHAnsi" w:cstheme="minorHAnsi"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5" w15:restartNumberingAfterBreak="0">
    <w:nsid w:val="14F52C83"/>
    <w:multiLevelType w:val="hybridMultilevel"/>
    <w:tmpl w:val="C4CC47EE"/>
    <w:lvl w:ilvl="0" w:tplc="B816BBB0">
      <w:start w:val="1"/>
      <w:numFmt w:val="decimal"/>
      <w:lvlText w:val="(%1) "/>
      <w:lvlJc w:val="left"/>
      <w:pPr>
        <w:ind w:left="1210" w:hanging="360"/>
      </w:pPr>
      <w:rPr>
        <w:rFonts w:hint="default"/>
      </w:rPr>
    </w:lvl>
    <w:lvl w:ilvl="1" w:tplc="04240019" w:tentative="1">
      <w:start w:val="1"/>
      <w:numFmt w:val="lowerLetter"/>
      <w:lvlText w:val="%2."/>
      <w:lvlJc w:val="left"/>
      <w:pPr>
        <w:ind w:left="1930" w:hanging="360"/>
      </w:pPr>
    </w:lvl>
    <w:lvl w:ilvl="2" w:tplc="0424001B" w:tentative="1">
      <w:start w:val="1"/>
      <w:numFmt w:val="lowerRoman"/>
      <w:lvlText w:val="%3."/>
      <w:lvlJc w:val="right"/>
      <w:pPr>
        <w:ind w:left="2650" w:hanging="180"/>
      </w:pPr>
    </w:lvl>
    <w:lvl w:ilvl="3" w:tplc="0424000F" w:tentative="1">
      <w:start w:val="1"/>
      <w:numFmt w:val="decimal"/>
      <w:lvlText w:val="%4."/>
      <w:lvlJc w:val="left"/>
      <w:pPr>
        <w:ind w:left="3370" w:hanging="360"/>
      </w:pPr>
    </w:lvl>
    <w:lvl w:ilvl="4" w:tplc="04240019" w:tentative="1">
      <w:start w:val="1"/>
      <w:numFmt w:val="lowerLetter"/>
      <w:lvlText w:val="%5."/>
      <w:lvlJc w:val="left"/>
      <w:pPr>
        <w:ind w:left="4090" w:hanging="360"/>
      </w:pPr>
    </w:lvl>
    <w:lvl w:ilvl="5" w:tplc="0424001B" w:tentative="1">
      <w:start w:val="1"/>
      <w:numFmt w:val="lowerRoman"/>
      <w:lvlText w:val="%6."/>
      <w:lvlJc w:val="right"/>
      <w:pPr>
        <w:ind w:left="4810" w:hanging="180"/>
      </w:pPr>
    </w:lvl>
    <w:lvl w:ilvl="6" w:tplc="0424000F" w:tentative="1">
      <w:start w:val="1"/>
      <w:numFmt w:val="decimal"/>
      <w:lvlText w:val="%7."/>
      <w:lvlJc w:val="left"/>
      <w:pPr>
        <w:ind w:left="5530" w:hanging="360"/>
      </w:pPr>
    </w:lvl>
    <w:lvl w:ilvl="7" w:tplc="04240019" w:tentative="1">
      <w:start w:val="1"/>
      <w:numFmt w:val="lowerLetter"/>
      <w:lvlText w:val="%8."/>
      <w:lvlJc w:val="left"/>
      <w:pPr>
        <w:ind w:left="6250" w:hanging="360"/>
      </w:pPr>
    </w:lvl>
    <w:lvl w:ilvl="8" w:tplc="0424001B" w:tentative="1">
      <w:start w:val="1"/>
      <w:numFmt w:val="lowerRoman"/>
      <w:lvlText w:val="%9."/>
      <w:lvlJc w:val="right"/>
      <w:pPr>
        <w:ind w:left="6970" w:hanging="180"/>
      </w:pPr>
    </w:lvl>
  </w:abstractNum>
  <w:abstractNum w:abstractNumId="26"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9" w15:restartNumberingAfterBreak="0">
    <w:nsid w:val="191E3E72"/>
    <w:multiLevelType w:val="hybridMultilevel"/>
    <w:tmpl w:val="B32629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95F0F40"/>
    <w:multiLevelType w:val="hybridMultilevel"/>
    <w:tmpl w:val="5EEE586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1C632EA0"/>
    <w:multiLevelType w:val="hybridMultilevel"/>
    <w:tmpl w:val="66FEA276"/>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1C7B4CA4"/>
    <w:multiLevelType w:val="hybridMultilevel"/>
    <w:tmpl w:val="C722DCE8"/>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1CA173E5"/>
    <w:multiLevelType w:val="hybridMultilevel"/>
    <w:tmpl w:val="BFC8E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39"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1C6713C"/>
    <w:multiLevelType w:val="hybridMultilevel"/>
    <w:tmpl w:val="94C037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57376F0"/>
    <w:multiLevelType w:val="hybridMultilevel"/>
    <w:tmpl w:val="FE102E7A"/>
    <w:lvl w:ilvl="0" w:tplc="680649D0">
      <w:start w:val="1"/>
      <w:numFmt w:val="decimal"/>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7581CB8"/>
    <w:multiLevelType w:val="hybridMultilevel"/>
    <w:tmpl w:val="CB44ADE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27F650BE"/>
    <w:multiLevelType w:val="hybridMultilevel"/>
    <w:tmpl w:val="0D8288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287966BB"/>
    <w:multiLevelType w:val="hybridMultilevel"/>
    <w:tmpl w:val="B2A4D89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28EF1F95"/>
    <w:multiLevelType w:val="hybridMultilevel"/>
    <w:tmpl w:val="72D0F2E4"/>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8FB728C"/>
    <w:multiLevelType w:val="hybridMultilevel"/>
    <w:tmpl w:val="82FCA43A"/>
    <w:lvl w:ilvl="0" w:tplc="F280A9EA">
      <w:start w:val="1"/>
      <w:numFmt w:val="bullet"/>
      <w:lvlText w:val="-"/>
      <w:lvlJc w:val="left"/>
      <w:pPr>
        <w:ind w:left="36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291F457E"/>
    <w:multiLevelType w:val="hybridMultilevel"/>
    <w:tmpl w:val="077ECEB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AA81ED4"/>
    <w:multiLevelType w:val="hybridMultilevel"/>
    <w:tmpl w:val="EA94EA5A"/>
    <w:lvl w:ilvl="0" w:tplc="67F6DFEA">
      <w:numFmt w:val="bullet"/>
      <w:lvlText w:val="•"/>
      <w:lvlJc w:val="left"/>
      <w:pPr>
        <w:ind w:left="780" w:hanging="360"/>
      </w:pPr>
      <w:rPr>
        <w:rFonts w:ascii="Arial" w:eastAsiaTheme="minorEastAsia"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9"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30031B1E"/>
    <w:multiLevelType w:val="hybridMultilevel"/>
    <w:tmpl w:val="ED1C031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1"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4FE3E7A"/>
    <w:multiLevelType w:val="hybridMultilevel"/>
    <w:tmpl w:val="8AFC6AD2"/>
    <w:lvl w:ilvl="0" w:tplc="64A809A4">
      <w:start w:val="1"/>
      <w:numFmt w:val="ordinal"/>
      <w:pStyle w:val="lenpogodba"/>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362566BA"/>
    <w:multiLevelType w:val="hybridMultilevel"/>
    <w:tmpl w:val="76D0A01A"/>
    <w:lvl w:ilvl="0" w:tplc="FFFFFFFF">
      <w:start w:val="1"/>
      <w:numFmt w:val="ordinal"/>
      <w:lvlText w:val="%1 člen"/>
      <w:lvlJc w:val="center"/>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67E3329"/>
    <w:multiLevelType w:val="hybridMultilevel"/>
    <w:tmpl w:val="DE4A4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7404E45"/>
    <w:multiLevelType w:val="hybridMultilevel"/>
    <w:tmpl w:val="C0DC5702"/>
    <w:lvl w:ilvl="0" w:tplc="DA3A73CE">
      <w:numFmt w:val="bullet"/>
      <w:lvlText w:val="-"/>
      <w:lvlJc w:val="left"/>
      <w:pPr>
        <w:ind w:left="720" w:hanging="360"/>
      </w:pPr>
      <w:rPr>
        <w:rFonts w:ascii="Cambria" w:eastAsia="Times New Roman" w:hAnsi="Cambri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38474BAE"/>
    <w:multiLevelType w:val="hybridMultilevel"/>
    <w:tmpl w:val="1D5E20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8612356"/>
    <w:multiLevelType w:val="hybridMultilevel"/>
    <w:tmpl w:val="E76E099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3BCE02DF"/>
    <w:multiLevelType w:val="hybridMultilevel"/>
    <w:tmpl w:val="B9466C8A"/>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3D68089B"/>
    <w:multiLevelType w:val="hybridMultilevel"/>
    <w:tmpl w:val="A476C4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3EE04B68"/>
    <w:multiLevelType w:val="hybridMultilevel"/>
    <w:tmpl w:val="32C89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40A709CF"/>
    <w:multiLevelType w:val="hybridMultilevel"/>
    <w:tmpl w:val="F5DCA8CA"/>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4187081D"/>
    <w:multiLevelType w:val="hybridMultilevel"/>
    <w:tmpl w:val="C4CC47EE"/>
    <w:lvl w:ilvl="0" w:tplc="FFFFFFFF">
      <w:start w:val="1"/>
      <w:numFmt w:val="decimal"/>
      <w:lvlText w:val="(%1) "/>
      <w:lvlJc w:val="left"/>
      <w:pPr>
        <w:ind w:left="1494" w:hanging="360"/>
      </w:pPr>
      <w:rPr>
        <w:rFonts w:hint="default"/>
      </w:rPr>
    </w:lvl>
    <w:lvl w:ilvl="1" w:tplc="FFFFFFFF" w:tentative="1">
      <w:start w:val="1"/>
      <w:numFmt w:val="lowerLetter"/>
      <w:lvlText w:val="%2."/>
      <w:lvlJc w:val="left"/>
      <w:pPr>
        <w:ind w:left="369" w:hanging="360"/>
      </w:pPr>
    </w:lvl>
    <w:lvl w:ilvl="2" w:tplc="FFFFFFFF" w:tentative="1">
      <w:start w:val="1"/>
      <w:numFmt w:val="lowerRoman"/>
      <w:lvlText w:val="%3."/>
      <w:lvlJc w:val="right"/>
      <w:pPr>
        <w:ind w:left="1089" w:hanging="180"/>
      </w:pPr>
    </w:lvl>
    <w:lvl w:ilvl="3" w:tplc="FFFFFFFF" w:tentative="1">
      <w:start w:val="1"/>
      <w:numFmt w:val="decimal"/>
      <w:lvlText w:val="%4."/>
      <w:lvlJc w:val="left"/>
      <w:pPr>
        <w:ind w:left="1809" w:hanging="360"/>
      </w:pPr>
    </w:lvl>
    <w:lvl w:ilvl="4" w:tplc="FFFFFFFF" w:tentative="1">
      <w:start w:val="1"/>
      <w:numFmt w:val="lowerLetter"/>
      <w:lvlText w:val="%5."/>
      <w:lvlJc w:val="left"/>
      <w:pPr>
        <w:ind w:left="2529" w:hanging="360"/>
      </w:pPr>
    </w:lvl>
    <w:lvl w:ilvl="5" w:tplc="FFFFFFFF" w:tentative="1">
      <w:start w:val="1"/>
      <w:numFmt w:val="lowerRoman"/>
      <w:lvlText w:val="%6."/>
      <w:lvlJc w:val="right"/>
      <w:pPr>
        <w:ind w:left="3249" w:hanging="180"/>
      </w:pPr>
    </w:lvl>
    <w:lvl w:ilvl="6" w:tplc="FFFFFFFF" w:tentative="1">
      <w:start w:val="1"/>
      <w:numFmt w:val="decimal"/>
      <w:lvlText w:val="%7."/>
      <w:lvlJc w:val="left"/>
      <w:pPr>
        <w:ind w:left="3969" w:hanging="360"/>
      </w:pPr>
    </w:lvl>
    <w:lvl w:ilvl="7" w:tplc="FFFFFFFF" w:tentative="1">
      <w:start w:val="1"/>
      <w:numFmt w:val="lowerLetter"/>
      <w:lvlText w:val="%8."/>
      <w:lvlJc w:val="left"/>
      <w:pPr>
        <w:ind w:left="4689" w:hanging="360"/>
      </w:pPr>
    </w:lvl>
    <w:lvl w:ilvl="8" w:tplc="FFFFFFFF" w:tentative="1">
      <w:start w:val="1"/>
      <w:numFmt w:val="lowerRoman"/>
      <w:lvlText w:val="%9."/>
      <w:lvlJc w:val="right"/>
      <w:pPr>
        <w:ind w:left="5409" w:hanging="180"/>
      </w:pPr>
    </w:lvl>
  </w:abstractNum>
  <w:abstractNum w:abstractNumId="69" w15:restartNumberingAfterBreak="0">
    <w:nsid w:val="41FF0365"/>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440F26F2"/>
    <w:multiLevelType w:val="hybridMultilevel"/>
    <w:tmpl w:val="72D0F2E4"/>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75D7FC9"/>
    <w:multiLevelType w:val="hybridMultilevel"/>
    <w:tmpl w:val="2CECE1B0"/>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486172A4"/>
    <w:multiLevelType w:val="hybridMultilevel"/>
    <w:tmpl w:val="C108C3E0"/>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4A6C47A4"/>
    <w:multiLevelType w:val="hybridMultilevel"/>
    <w:tmpl w:val="1FF0A56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77" w15:restartNumberingAfterBreak="0">
    <w:nsid w:val="4B63552E"/>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4B856CD8"/>
    <w:multiLevelType w:val="hybridMultilevel"/>
    <w:tmpl w:val="B79A0BB8"/>
    <w:lvl w:ilvl="0" w:tplc="04070007">
      <w:start w:val="1"/>
      <w:numFmt w:val="bullet"/>
      <w:lvlText w:val="-"/>
      <w:lvlJc w:val="left"/>
      <w:pPr>
        <w:ind w:left="1851"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4B874065"/>
    <w:multiLevelType w:val="hybridMultilevel"/>
    <w:tmpl w:val="5ACEF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4DE471BE"/>
    <w:multiLevelType w:val="hybridMultilevel"/>
    <w:tmpl w:val="95381FE0"/>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4FB76C03"/>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50AD4D03"/>
    <w:multiLevelType w:val="multilevel"/>
    <w:tmpl w:val="722EE67E"/>
    <w:lvl w:ilvl="0">
      <w:start w:val="1"/>
      <w:numFmt w:val="decimal"/>
      <w:pStyle w:val="Naslov1"/>
      <w:lvlText w:val="%1."/>
      <w:lvlJc w:val="left"/>
      <w:pPr>
        <w:ind w:left="2486" w:hanging="360"/>
      </w:pPr>
    </w:lvl>
    <w:lvl w:ilvl="1">
      <w:start w:val="1"/>
      <w:numFmt w:val="decimal"/>
      <w:pStyle w:val="Naslov2"/>
      <w:lvlText w:val="%1.%2."/>
      <w:lvlJc w:val="left"/>
      <w:pPr>
        <w:ind w:left="10071" w:hanging="432"/>
      </w:pPr>
      <w:rPr>
        <w:color w:val="526DB0" w:themeColor="accent3"/>
      </w:rPr>
    </w:lvl>
    <w:lvl w:ilvl="2">
      <w:start w:val="1"/>
      <w:numFmt w:val="decimal"/>
      <w:pStyle w:val="Naslov3"/>
      <w:lvlText w:val="%1.%2.%3."/>
      <w:lvlJc w:val="left"/>
      <w:pPr>
        <w:ind w:left="2488"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85"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6"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57437B93"/>
    <w:multiLevelType w:val="hybridMultilevel"/>
    <w:tmpl w:val="51EAED94"/>
    <w:lvl w:ilvl="0" w:tplc="452638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58ED3D45"/>
    <w:multiLevelType w:val="hybridMultilevel"/>
    <w:tmpl w:val="8F44A64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1"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2" w15:restartNumberingAfterBreak="0">
    <w:nsid w:val="595F5C12"/>
    <w:multiLevelType w:val="hybridMultilevel"/>
    <w:tmpl w:val="3F7E25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59DE6E6D"/>
    <w:multiLevelType w:val="hybridMultilevel"/>
    <w:tmpl w:val="33CEB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5CC82AED"/>
    <w:multiLevelType w:val="hybridMultilevel"/>
    <w:tmpl w:val="15084A68"/>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5" w15:restartNumberingAfterBreak="0">
    <w:nsid w:val="5D8A3757"/>
    <w:multiLevelType w:val="hybridMultilevel"/>
    <w:tmpl w:val="AC2A47D2"/>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5EC74C76"/>
    <w:multiLevelType w:val="hybridMultilevel"/>
    <w:tmpl w:val="7810976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7" w15:restartNumberingAfterBreak="0">
    <w:nsid w:val="60C24CBB"/>
    <w:multiLevelType w:val="hybridMultilevel"/>
    <w:tmpl w:val="DB6C62E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98"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62A63D5B"/>
    <w:multiLevelType w:val="hybridMultilevel"/>
    <w:tmpl w:val="FD6246CA"/>
    <w:lvl w:ilvl="0" w:tplc="43C08744">
      <w:start w:val="1"/>
      <w:numFmt w:val="ordinal"/>
      <w:pStyle w:val="Pogodba"/>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2"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3"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4" w15:restartNumberingAfterBreak="0">
    <w:nsid w:val="67A97C8D"/>
    <w:multiLevelType w:val="hybridMultilevel"/>
    <w:tmpl w:val="B2A850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6" w15:restartNumberingAfterBreak="0">
    <w:nsid w:val="680A210C"/>
    <w:multiLevelType w:val="hybridMultilevel"/>
    <w:tmpl w:val="8970F51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7" w15:restartNumberingAfterBreak="0">
    <w:nsid w:val="6AB27F33"/>
    <w:multiLevelType w:val="hybridMultilevel"/>
    <w:tmpl w:val="3BEC1E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6B196AA1"/>
    <w:multiLevelType w:val="hybridMultilevel"/>
    <w:tmpl w:val="C360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6B6A1A7C"/>
    <w:multiLevelType w:val="hybridMultilevel"/>
    <w:tmpl w:val="9DB0E3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1" w15:restartNumberingAfterBreak="0">
    <w:nsid w:val="6D103C63"/>
    <w:multiLevelType w:val="hybridMultilevel"/>
    <w:tmpl w:val="D5B049D8"/>
    <w:lvl w:ilvl="0" w:tplc="04070007">
      <w:start w:val="1"/>
      <w:numFmt w:val="bullet"/>
      <w:lvlText w:val="-"/>
      <w:lvlJc w:val="left"/>
      <w:pPr>
        <w:ind w:left="1851"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6D216335"/>
    <w:multiLevelType w:val="hybridMultilevel"/>
    <w:tmpl w:val="8E6641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6DF46A54"/>
    <w:multiLevelType w:val="hybridMultilevel"/>
    <w:tmpl w:val="CD665F8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6E853892"/>
    <w:multiLevelType w:val="hybridMultilevel"/>
    <w:tmpl w:val="00BA4736"/>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6" w15:restartNumberingAfterBreak="0">
    <w:nsid w:val="6F8D420B"/>
    <w:multiLevelType w:val="hybridMultilevel"/>
    <w:tmpl w:val="6A163DC2"/>
    <w:lvl w:ilvl="0" w:tplc="AB627052">
      <w:start w:val="1"/>
      <w:numFmt w:val="ordinal"/>
      <w:lvlText w:val="%1 člen"/>
      <w:lvlJc w:val="center"/>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6FED1E0A"/>
    <w:multiLevelType w:val="hybridMultilevel"/>
    <w:tmpl w:val="50AEB3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70710014"/>
    <w:multiLevelType w:val="hybridMultilevel"/>
    <w:tmpl w:val="4B1014B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9"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0" w15:restartNumberingAfterBreak="0">
    <w:nsid w:val="708B56BB"/>
    <w:multiLevelType w:val="hybridMultilevel"/>
    <w:tmpl w:val="3E9676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1"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2" w15:restartNumberingAfterBreak="0">
    <w:nsid w:val="737C3A41"/>
    <w:multiLevelType w:val="hybridMultilevel"/>
    <w:tmpl w:val="E7B008A0"/>
    <w:lvl w:ilvl="0" w:tplc="F280A9EA">
      <w:start w:val="1"/>
      <w:numFmt w:val="bullet"/>
      <w:lvlText w:val="-"/>
      <w:lvlJc w:val="left"/>
      <w:pPr>
        <w:ind w:left="1080" w:hanging="360"/>
      </w:pPr>
      <w:rPr>
        <w:rFonts w:ascii="Arial" w:hAnsi="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3" w15:restartNumberingAfterBreak="0">
    <w:nsid w:val="75A22B5B"/>
    <w:multiLevelType w:val="hybridMultilevel"/>
    <w:tmpl w:val="A90A716A"/>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4" w15:restartNumberingAfterBreak="0">
    <w:nsid w:val="75CA1690"/>
    <w:multiLevelType w:val="hybridMultilevel"/>
    <w:tmpl w:val="A17CB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765C7B96"/>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6"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7"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79A1890"/>
    <w:multiLevelType w:val="hybridMultilevel"/>
    <w:tmpl w:val="02142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78B22682"/>
    <w:multiLevelType w:val="hybridMultilevel"/>
    <w:tmpl w:val="223A872E"/>
    <w:lvl w:ilvl="0" w:tplc="9E42E6D0">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0" w15:restartNumberingAfterBreak="0">
    <w:nsid w:val="79370DB1"/>
    <w:multiLevelType w:val="hybridMultilevel"/>
    <w:tmpl w:val="857C6ECE"/>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1"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33"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4" w15:restartNumberingAfterBreak="0">
    <w:nsid w:val="7E1138B1"/>
    <w:multiLevelType w:val="hybridMultilevel"/>
    <w:tmpl w:val="490A62E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5" w15:restartNumberingAfterBreak="0">
    <w:nsid w:val="7E833BB2"/>
    <w:multiLevelType w:val="hybridMultilevel"/>
    <w:tmpl w:val="F11C8A1C"/>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7FBD5909"/>
    <w:multiLevelType w:val="hybridMultilevel"/>
    <w:tmpl w:val="F53EFBBA"/>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28473080">
    <w:abstractNumId w:val="84"/>
  </w:num>
  <w:num w:numId="2" w16cid:durableId="602419205">
    <w:abstractNumId w:val="39"/>
  </w:num>
  <w:num w:numId="3" w16cid:durableId="56436973">
    <w:abstractNumId w:val="95"/>
  </w:num>
  <w:num w:numId="4" w16cid:durableId="83189551">
    <w:abstractNumId w:val="55"/>
  </w:num>
  <w:num w:numId="5" w16cid:durableId="533159180">
    <w:abstractNumId w:val="92"/>
  </w:num>
  <w:num w:numId="6" w16cid:durableId="465196177">
    <w:abstractNumId w:val="45"/>
  </w:num>
  <w:num w:numId="7" w16cid:durableId="1743672118">
    <w:abstractNumId w:val="12"/>
  </w:num>
  <w:num w:numId="8" w16cid:durableId="1438210436">
    <w:abstractNumId w:val="89"/>
  </w:num>
  <w:num w:numId="9" w16cid:durableId="1407218869">
    <w:abstractNumId w:val="15"/>
  </w:num>
  <w:num w:numId="10" w16cid:durableId="333264530">
    <w:abstractNumId w:val="1"/>
  </w:num>
  <w:num w:numId="11" w16cid:durableId="377749818">
    <w:abstractNumId w:val="21"/>
  </w:num>
  <w:num w:numId="12" w16cid:durableId="1154832218">
    <w:abstractNumId w:val="106"/>
  </w:num>
  <w:num w:numId="13" w16cid:durableId="841312131">
    <w:abstractNumId w:val="9"/>
  </w:num>
  <w:num w:numId="14" w16cid:durableId="990711915">
    <w:abstractNumId w:val="132"/>
  </w:num>
  <w:num w:numId="15" w16cid:durableId="471868085">
    <w:abstractNumId w:val="127"/>
  </w:num>
  <w:num w:numId="16" w16cid:durableId="348482785">
    <w:abstractNumId w:val="2"/>
  </w:num>
  <w:num w:numId="17" w16cid:durableId="1420298330">
    <w:abstractNumId w:val="99"/>
  </w:num>
  <w:num w:numId="18" w16cid:durableId="1465463108">
    <w:abstractNumId w:val="13"/>
  </w:num>
  <w:num w:numId="19" w16cid:durableId="1777752095">
    <w:abstractNumId w:val="85"/>
  </w:num>
  <w:num w:numId="20" w16cid:durableId="1339425384">
    <w:abstractNumId w:val="129"/>
  </w:num>
  <w:num w:numId="21" w16cid:durableId="634794640">
    <w:abstractNumId w:val="36"/>
  </w:num>
  <w:num w:numId="22" w16cid:durableId="1308777520">
    <w:abstractNumId w:val="27"/>
  </w:num>
  <w:num w:numId="23" w16cid:durableId="217404591">
    <w:abstractNumId w:val="76"/>
  </w:num>
  <w:num w:numId="24" w16cid:durableId="932710535">
    <w:abstractNumId w:val="101"/>
  </w:num>
  <w:num w:numId="25" w16cid:durableId="884172829">
    <w:abstractNumId w:val="126"/>
  </w:num>
  <w:num w:numId="26" w16cid:durableId="1460369809">
    <w:abstractNumId w:val="70"/>
  </w:num>
  <w:num w:numId="27" w16cid:durableId="1320890536">
    <w:abstractNumId w:val="16"/>
  </w:num>
  <w:num w:numId="28" w16cid:durableId="2026250366">
    <w:abstractNumId w:val="66"/>
  </w:num>
  <w:num w:numId="29" w16cid:durableId="1884754054">
    <w:abstractNumId w:val="118"/>
  </w:num>
  <w:num w:numId="30" w16cid:durableId="931622544">
    <w:abstractNumId w:val="96"/>
  </w:num>
  <w:num w:numId="31" w16cid:durableId="1536694716">
    <w:abstractNumId w:val="119"/>
  </w:num>
  <w:num w:numId="32" w16cid:durableId="1259673714">
    <w:abstractNumId w:val="28"/>
  </w:num>
  <w:num w:numId="33" w16cid:durableId="1650673476">
    <w:abstractNumId w:val="120"/>
  </w:num>
  <w:num w:numId="34" w16cid:durableId="26637737">
    <w:abstractNumId w:val="109"/>
  </w:num>
  <w:num w:numId="35" w16cid:durableId="2137988419">
    <w:abstractNumId w:val="63"/>
  </w:num>
  <w:num w:numId="36" w16cid:durableId="1536844243">
    <w:abstractNumId w:val="93"/>
  </w:num>
  <w:num w:numId="37" w16cid:durableId="65538208">
    <w:abstractNumId w:val="71"/>
  </w:num>
  <w:num w:numId="38" w16cid:durableId="1365902461">
    <w:abstractNumId w:val="64"/>
  </w:num>
  <w:num w:numId="39" w16cid:durableId="1388531228">
    <w:abstractNumId w:val="128"/>
  </w:num>
  <w:num w:numId="40" w16cid:durableId="1188106584">
    <w:abstractNumId w:val="60"/>
  </w:num>
  <w:num w:numId="41" w16cid:durableId="917908862">
    <w:abstractNumId w:val="108"/>
  </w:num>
  <w:num w:numId="42" w16cid:durableId="633408749">
    <w:abstractNumId w:val="35"/>
  </w:num>
  <w:num w:numId="43" w16cid:durableId="1296368812">
    <w:abstractNumId w:val="58"/>
  </w:num>
  <w:num w:numId="44" w16cid:durableId="393546909">
    <w:abstractNumId w:val="33"/>
  </w:num>
  <w:num w:numId="45" w16cid:durableId="429590246">
    <w:abstractNumId w:val="125"/>
  </w:num>
  <w:num w:numId="46" w16cid:durableId="1073509715">
    <w:abstractNumId w:val="69"/>
  </w:num>
  <w:num w:numId="47" w16cid:durableId="880291942">
    <w:abstractNumId w:val="123"/>
  </w:num>
  <w:num w:numId="48" w16cid:durableId="234050113">
    <w:abstractNumId w:val="18"/>
  </w:num>
  <w:num w:numId="49" w16cid:durableId="519441338">
    <w:abstractNumId w:val="61"/>
  </w:num>
  <w:num w:numId="50" w16cid:durableId="1129906420">
    <w:abstractNumId w:val="42"/>
  </w:num>
  <w:num w:numId="51" w16cid:durableId="1978411493">
    <w:abstractNumId w:val="30"/>
  </w:num>
  <w:num w:numId="52" w16cid:durableId="1530676424">
    <w:abstractNumId w:val="130"/>
  </w:num>
  <w:num w:numId="53" w16cid:durableId="71894071">
    <w:abstractNumId w:val="4"/>
  </w:num>
  <w:num w:numId="54" w16cid:durableId="1255288341">
    <w:abstractNumId w:val="44"/>
  </w:num>
  <w:num w:numId="55" w16cid:durableId="1619799397">
    <w:abstractNumId w:val="72"/>
  </w:num>
  <w:num w:numId="56" w16cid:durableId="724253489">
    <w:abstractNumId w:val="98"/>
  </w:num>
  <w:num w:numId="57" w16cid:durableId="1069186733">
    <w:abstractNumId w:val="53"/>
  </w:num>
  <w:num w:numId="58" w16cid:durableId="1759863194">
    <w:abstractNumId w:val="124"/>
  </w:num>
  <w:num w:numId="59" w16cid:durableId="649142218">
    <w:abstractNumId w:val="0"/>
  </w:num>
  <w:num w:numId="60" w16cid:durableId="1450390521">
    <w:abstractNumId w:val="6"/>
  </w:num>
  <w:num w:numId="61" w16cid:durableId="2126921516">
    <w:abstractNumId w:val="87"/>
  </w:num>
  <w:num w:numId="62" w16cid:durableId="1693610774">
    <w:abstractNumId w:val="14"/>
  </w:num>
  <w:num w:numId="63" w16cid:durableId="566190775">
    <w:abstractNumId w:val="13"/>
  </w:num>
  <w:num w:numId="64" w16cid:durableId="1478718318">
    <w:abstractNumId w:val="13"/>
  </w:num>
  <w:num w:numId="65" w16cid:durableId="1391491595">
    <w:abstractNumId w:val="116"/>
  </w:num>
  <w:num w:numId="66" w16cid:durableId="391000956">
    <w:abstractNumId w:val="13"/>
    <w:lvlOverride w:ilvl="0">
      <w:startOverride w:val="1"/>
    </w:lvlOverride>
  </w:num>
  <w:num w:numId="67" w16cid:durableId="81605051">
    <w:abstractNumId w:val="13"/>
    <w:lvlOverride w:ilvl="0">
      <w:startOverride w:val="1"/>
    </w:lvlOverride>
  </w:num>
  <w:num w:numId="68" w16cid:durableId="715201785">
    <w:abstractNumId w:val="57"/>
  </w:num>
  <w:num w:numId="69" w16cid:durableId="875964610">
    <w:abstractNumId w:val="19"/>
  </w:num>
  <w:num w:numId="70" w16cid:durableId="1040865008">
    <w:abstractNumId w:val="47"/>
  </w:num>
  <w:num w:numId="71" w16cid:durableId="1241600075">
    <w:abstractNumId w:val="24"/>
  </w:num>
  <w:num w:numId="72" w16cid:durableId="818304508">
    <w:abstractNumId w:val="56"/>
  </w:num>
  <w:num w:numId="73" w16cid:durableId="915819742">
    <w:abstractNumId w:val="134"/>
  </w:num>
  <w:num w:numId="74" w16cid:durableId="529877234">
    <w:abstractNumId w:val="13"/>
    <w:lvlOverride w:ilvl="0">
      <w:startOverride w:val="1"/>
    </w:lvlOverride>
  </w:num>
  <w:num w:numId="75" w16cid:durableId="1475682569">
    <w:abstractNumId w:val="135"/>
  </w:num>
  <w:num w:numId="76" w16cid:durableId="1584410995">
    <w:abstractNumId w:val="74"/>
  </w:num>
  <w:num w:numId="77" w16cid:durableId="343553614">
    <w:abstractNumId w:val="13"/>
    <w:lvlOverride w:ilvl="0">
      <w:startOverride w:val="1"/>
    </w:lvlOverride>
  </w:num>
  <w:num w:numId="78" w16cid:durableId="1319385330">
    <w:abstractNumId w:val="81"/>
  </w:num>
  <w:num w:numId="79" w16cid:durableId="1798259237">
    <w:abstractNumId w:val="13"/>
    <w:lvlOverride w:ilvl="0">
      <w:startOverride w:val="1"/>
    </w:lvlOverride>
  </w:num>
  <w:num w:numId="80" w16cid:durableId="1632326506">
    <w:abstractNumId w:val="65"/>
  </w:num>
  <w:num w:numId="81" w16cid:durableId="735127782">
    <w:abstractNumId w:val="50"/>
  </w:num>
  <w:num w:numId="82" w16cid:durableId="586425668">
    <w:abstractNumId w:val="97"/>
  </w:num>
  <w:num w:numId="83" w16cid:durableId="2030251191">
    <w:abstractNumId w:val="34"/>
  </w:num>
  <w:num w:numId="84" w16cid:durableId="1123961754">
    <w:abstractNumId w:val="133"/>
  </w:num>
  <w:num w:numId="85" w16cid:durableId="107505872">
    <w:abstractNumId w:val="112"/>
  </w:num>
  <w:num w:numId="86" w16cid:durableId="1218052261">
    <w:abstractNumId w:val="5"/>
  </w:num>
  <w:num w:numId="87" w16cid:durableId="52699661">
    <w:abstractNumId w:val="3"/>
  </w:num>
  <w:num w:numId="88" w16cid:durableId="713114475">
    <w:abstractNumId w:val="40"/>
  </w:num>
  <w:num w:numId="89" w16cid:durableId="2044595775">
    <w:abstractNumId w:val="80"/>
  </w:num>
  <w:num w:numId="90" w16cid:durableId="509294472">
    <w:abstractNumId w:val="22"/>
  </w:num>
  <w:num w:numId="91" w16cid:durableId="21594018">
    <w:abstractNumId w:val="41"/>
  </w:num>
  <w:num w:numId="92" w16cid:durableId="223831819">
    <w:abstractNumId w:val="104"/>
  </w:num>
  <w:num w:numId="93" w16cid:durableId="488592575">
    <w:abstractNumId w:val="31"/>
  </w:num>
  <w:num w:numId="94" w16cid:durableId="1618174157">
    <w:abstractNumId w:val="26"/>
  </w:num>
  <w:num w:numId="95" w16cid:durableId="1577520166">
    <w:abstractNumId w:val="91"/>
  </w:num>
  <w:num w:numId="96" w16cid:durableId="1083377446">
    <w:abstractNumId w:val="110"/>
  </w:num>
  <w:num w:numId="97" w16cid:durableId="2016611730">
    <w:abstractNumId w:val="49"/>
  </w:num>
  <w:num w:numId="98" w16cid:durableId="1416710005">
    <w:abstractNumId w:val="107"/>
  </w:num>
  <w:num w:numId="99" w16cid:durableId="153883864">
    <w:abstractNumId w:val="77"/>
  </w:num>
  <w:num w:numId="100" w16cid:durableId="1440489761">
    <w:abstractNumId w:val="7"/>
  </w:num>
  <w:num w:numId="101" w16cid:durableId="750396301">
    <w:abstractNumId w:val="78"/>
  </w:num>
  <w:num w:numId="102" w16cid:durableId="110174056">
    <w:abstractNumId w:val="67"/>
  </w:num>
  <w:num w:numId="103" w16cid:durableId="553077365">
    <w:abstractNumId w:val="115"/>
  </w:num>
  <w:num w:numId="104" w16cid:durableId="857498888">
    <w:abstractNumId w:val="20"/>
  </w:num>
  <w:num w:numId="105" w16cid:durableId="818575423">
    <w:abstractNumId w:val="75"/>
  </w:num>
  <w:num w:numId="106" w16cid:durableId="1278216301">
    <w:abstractNumId w:val="54"/>
  </w:num>
  <w:num w:numId="107" w16cid:durableId="2143956523">
    <w:abstractNumId w:val="62"/>
  </w:num>
  <w:num w:numId="108" w16cid:durableId="889926913">
    <w:abstractNumId w:val="52"/>
  </w:num>
  <w:num w:numId="109" w16cid:durableId="615916955">
    <w:abstractNumId w:val="59"/>
  </w:num>
  <w:num w:numId="110" w16cid:durableId="1141657414">
    <w:abstractNumId w:val="121"/>
  </w:num>
  <w:num w:numId="111" w16cid:durableId="978076133">
    <w:abstractNumId w:val="51"/>
  </w:num>
  <w:num w:numId="112" w16cid:durableId="1716854965">
    <w:abstractNumId w:val="105"/>
  </w:num>
  <w:num w:numId="113" w16cid:durableId="2121492293">
    <w:abstractNumId w:val="23"/>
  </w:num>
  <w:num w:numId="114" w16cid:durableId="1654480797">
    <w:abstractNumId w:val="38"/>
  </w:num>
  <w:num w:numId="115" w16cid:durableId="981470265">
    <w:abstractNumId w:val="37"/>
  </w:num>
  <w:num w:numId="116" w16cid:durableId="582378288">
    <w:abstractNumId w:val="73"/>
  </w:num>
  <w:num w:numId="117" w16cid:durableId="1495341957">
    <w:abstractNumId w:val="103"/>
  </w:num>
  <w:num w:numId="118" w16cid:durableId="2038118242">
    <w:abstractNumId w:val="86"/>
  </w:num>
  <w:num w:numId="119" w16cid:durableId="787512213">
    <w:abstractNumId w:val="83"/>
  </w:num>
  <w:num w:numId="120" w16cid:durableId="1595820880">
    <w:abstractNumId w:val="32"/>
  </w:num>
  <w:num w:numId="121" w16cid:durableId="2033139929">
    <w:abstractNumId w:val="11"/>
  </w:num>
  <w:num w:numId="122" w16cid:durableId="1097487104">
    <w:abstractNumId w:val="113"/>
  </w:num>
  <w:num w:numId="123" w16cid:durableId="1072047617">
    <w:abstractNumId w:val="46"/>
  </w:num>
  <w:num w:numId="124" w16cid:durableId="1507666779">
    <w:abstractNumId w:val="136"/>
  </w:num>
  <w:num w:numId="125" w16cid:durableId="1869640044">
    <w:abstractNumId w:val="25"/>
  </w:num>
  <w:num w:numId="126" w16cid:durableId="228082813">
    <w:abstractNumId w:val="88"/>
  </w:num>
  <w:num w:numId="127" w16cid:durableId="1831746037">
    <w:abstractNumId w:val="68"/>
  </w:num>
  <w:num w:numId="128" w16cid:durableId="2101172886">
    <w:abstractNumId w:val="114"/>
  </w:num>
  <w:num w:numId="129" w16cid:durableId="1007514596">
    <w:abstractNumId w:val="29"/>
  </w:num>
  <w:num w:numId="130" w16cid:durableId="1768699040">
    <w:abstractNumId w:val="48"/>
  </w:num>
  <w:num w:numId="131" w16cid:durableId="916549246">
    <w:abstractNumId w:val="131"/>
  </w:num>
  <w:num w:numId="132" w16cid:durableId="1724984819">
    <w:abstractNumId w:val="100"/>
  </w:num>
  <w:num w:numId="133" w16cid:durableId="120155350">
    <w:abstractNumId w:val="102"/>
  </w:num>
  <w:num w:numId="134" w16cid:durableId="1949309366">
    <w:abstractNumId w:val="82"/>
  </w:num>
  <w:num w:numId="135" w16cid:durableId="1266618972">
    <w:abstractNumId w:val="10"/>
  </w:num>
  <w:num w:numId="136" w16cid:durableId="1968855352">
    <w:abstractNumId w:val="17"/>
  </w:num>
  <w:num w:numId="137" w16cid:durableId="228198703">
    <w:abstractNumId w:val="111"/>
  </w:num>
  <w:num w:numId="138" w16cid:durableId="1097558854">
    <w:abstractNumId w:val="79"/>
  </w:num>
  <w:num w:numId="139" w16cid:durableId="1019888833">
    <w:abstractNumId w:val="117"/>
  </w:num>
  <w:num w:numId="140" w16cid:durableId="1394884972">
    <w:abstractNumId w:val="43"/>
  </w:num>
  <w:num w:numId="141" w16cid:durableId="1634560225">
    <w:abstractNumId w:val="94"/>
  </w:num>
  <w:num w:numId="142" w16cid:durableId="738478854">
    <w:abstractNumId w:val="129"/>
    <w:lvlOverride w:ilvl="0">
      <w:startOverride w:val="1"/>
    </w:lvlOverride>
  </w:num>
  <w:num w:numId="143" w16cid:durableId="496700549">
    <w:abstractNumId w:val="8"/>
  </w:num>
  <w:num w:numId="144" w16cid:durableId="1057513420">
    <w:abstractNumId w:val="90"/>
  </w:num>
  <w:num w:numId="145" w16cid:durableId="423692474">
    <w:abstractNumId w:val="122"/>
  </w:num>
  <w:num w:numId="146" w16cid:durableId="729689270">
    <w:abstractNumId w:val="95"/>
    <w:lvlOverride w:ilvl="0">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M70MTAzdPVnkDpttEsBQkYdKDKmI/yecoqB+OlVBB+croeq3KhOuMNcW6BeCUdCcuOChkXVnXggi6dofDLTyWg==" w:salt="nW1FES0Dx9N6XDlri6x+0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5476"/>
    <w:rsid w:val="0000662E"/>
    <w:rsid w:val="000077B6"/>
    <w:rsid w:val="00011B15"/>
    <w:rsid w:val="00012A68"/>
    <w:rsid w:val="000150FB"/>
    <w:rsid w:val="00021A10"/>
    <w:rsid w:val="00023C26"/>
    <w:rsid w:val="00023DE6"/>
    <w:rsid w:val="000263EB"/>
    <w:rsid w:val="00030BAA"/>
    <w:rsid w:val="000311C2"/>
    <w:rsid w:val="0003135E"/>
    <w:rsid w:val="000316D9"/>
    <w:rsid w:val="00031DE2"/>
    <w:rsid w:val="00034793"/>
    <w:rsid w:val="000352FA"/>
    <w:rsid w:val="000361DC"/>
    <w:rsid w:val="00037E8A"/>
    <w:rsid w:val="000432BC"/>
    <w:rsid w:val="00043B6D"/>
    <w:rsid w:val="00043F24"/>
    <w:rsid w:val="000525C4"/>
    <w:rsid w:val="00054F61"/>
    <w:rsid w:val="00054FFE"/>
    <w:rsid w:val="00056CDF"/>
    <w:rsid w:val="00060395"/>
    <w:rsid w:val="00060D07"/>
    <w:rsid w:val="00061119"/>
    <w:rsid w:val="000627E8"/>
    <w:rsid w:val="00062BD6"/>
    <w:rsid w:val="00065186"/>
    <w:rsid w:val="00066E90"/>
    <w:rsid w:val="00071B06"/>
    <w:rsid w:val="0007629E"/>
    <w:rsid w:val="00080D71"/>
    <w:rsid w:val="00081DAC"/>
    <w:rsid w:val="00082089"/>
    <w:rsid w:val="000829DC"/>
    <w:rsid w:val="0008631C"/>
    <w:rsid w:val="00086442"/>
    <w:rsid w:val="00086B4D"/>
    <w:rsid w:val="00087852"/>
    <w:rsid w:val="00091656"/>
    <w:rsid w:val="00092CFF"/>
    <w:rsid w:val="00095DFF"/>
    <w:rsid w:val="00096CD2"/>
    <w:rsid w:val="00097ECA"/>
    <w:rsid w:val="000A0534"/>
    <w:rsid w:val="000A1417"/>
    <w:rsid w:val="000A1842"/>
    <w:rsid w:val="000A2BA4"/>
    <w:rsid w:val="000A2D4D"/>
    <w:rsid w:val="000A5261"/>
    <w:rsid w:val="000A7F9B"/>
    <w:rsid w:val="000B07DB"/>
    <w:rsid w:val="000B526F"/>
    <w:rsid w:val="000B637E"/>
    <w:rsid w:val="000B79A4"/>
    <w:rsid w:val="000C0B61"/>
    <w:rsid w:val="000C1D1D"/>
    <w:rsid w:val="000C1F56"/>
    <w:rsid w:val="000C4A54"/>
    <w:rsid w:val="000C4A60"/>
    <w:rsid w:val="000C5869"/>
    <w:rsid w:val="000C598A"/>
    <w:rsid w:val="000C5E96"/>
    <w:rsid w:val="000D004D"/>
    <w:rsid w:val="000D02BB"/>
    <w:rsid w:val="000D0692"/>
    <w:rsid w:val="000D1838"/>
    <w:rsid w:val="000D2AF7"/>
    <w:rsid w:val="000D2E4B"/>
    <w:rsid w:val="000D2F84"/>
    <w:rsid w:val="000D476F"/>
    <w:rsid w:val="000D4BC1"/>
    <w:rsid w:val="000D747F"/>
    <w:rsid w:val="000D75BC"/>
    <w:rsid w:val="000E14D7"/>
    <w:rsid w:val="000E1D6A"/>
    <w:rsid w:val="000E1F2B"/>
    <w:rsid w:val="000E2DCE"/>
    <w:rsid w:val="000E2FD5"/>
    <w:rsid w:val="000E3408"/>
    <w:rsid w:val="000E477E"/>
    <w:rsid w:val="000E797C"/>
    <w:rsid w:val="000F16DC"/>
    <w:rsid w:val="000F22CB"/>
    <w:rsid w:val="000F23F3"/>
    <w:rsid w:val="000F4424"/>
    <w:rsid w:val="000F55C5"/>
    <w:rsid w:val="000F6162"/>
    <w:rsid w:val="000F75FE"/>
    <w:rsid w:val="00101159"/>
    <w:rsid w:val="001058DC"/>
    <w:rsid w:val="00110103"/>
    <w:rsid w:val="00110BE1"/>
    <w:rsid w:val="00110DC1"/>
    <w:rsid w:val="001126D2"/>
    <w:rsid w:val="0011302C"/>
    <w:rsid w:val="0011389A"/>
    <w:rsid w:val="001153C9"/>
    <w:rsid w:val="00115623"/>
    <w:rsid w:val="00120E3C"/>
    <w:rsid w:val="0012310E"/>
    <w:rsid w:val="00123A1D"/>
    <w:rsid w:val="00123A5E"/>
    <w:rsid w:val="00124E24"/>
    <w:rsid w:val="001250D8"/>
    <w:rsid w:val="0012591B"/>
    <w:rsid w:val="00127421"/>
    <w:rsid w:val="001277A0"/>
    <w:rsid w:val="001316CF"/>
    <w:rsid w:val="00131BEB"/>
    <w:rsid w:val="001323AB"/>
    <w:rsid w:val="0013371F"/>
    <w:rsid w:val="00134AF4"/>
    <w:rsid w:val="00136654"/>
    <w:rsid w:val="00136A15"/>
    <w:rsid w:val="00136F2F"/>
    <w:rsid w:val="00140619"/>
    <w:rsid w:val="00141147"/>
    <w:rsid w:val="001412F4"/>
    <w:rsid w:val="00141A8A"/>
    <w:rsid w:val="00141AA9"/>
    <w:rsid w:val="00142E25"/>
    <w:rsid w:val="00146D6F"/>
    <w:rsid w:val="001535C4"/>
    <w:rsid w:val="00153617"/>
    <w:rsid w:val="00154A39"/>
    <w:rsid w:val="00156080"/>
    <w:rsid w:val="0016039E"/>
    <w:rsid w:val="00161FA8"/>
    <w:rsid w:val="001663AE"/>
    <w:rsid w:val="00166429"/>
    <w:rsid w:val="00166507"/>
    <w:rsid w:val="00174562"/>
    <w:rsid w:val="00174593"/>
    <w:rsid w:val="00174970"/>
    <w:rsid w:val="00175C28"/>
    <w:rsid w:val="00177CCB"/>
    <w:rsid w:val="00180B86"/>
    <w:rsid w:val="00181A4F"/>
    <w:rsid w:val="00181E68"/>
    <w:rsid w:val="00181F9E"/>
    <w:rsid w:val="00183517"/>
    <w:rsid w:val="00183A73"/>
    <w:rsid w:val="001846DE"/>
    <w:rsid w:val="00184CB1"/>
    <w:rsid w:val="001854F8"/>
    <w:rsid w:val="001866CA"/>
    <w:rsid w:val="001918C8"/>
    <w:rsid w:val="00191D5D"/>
    <w:rsid w:val="00193D34"/>
    <w:rsid w:val="001956A6"/>
    <w:rsid w:val="001A2007"/>
    <w:rsid w:val="001A4012"/>
    <w:rsid w:val="001A48F7"/>
    <w:rsid w:val="001B08BC"/>
    <w:rsid w:val="001B1B46"/>
    <w:rsid w:val="001B1C3D"/>
    <w:rsid w:val="001B244D"/>
    <w:rsid w:val="001B2EA8"/>
    <w:rsid w:val="001B393D"/>
    <w:rsid w:val="001B438D"/>
    <w:rsid w:val="001B4636"/>
    <w:rsid w:val="001B53F7"/>
    <w:rsid w:val="001B554C"/>
    <w:rsid w:val="001B5FF4"/>
    <w:rsid w:val="001B6537"/>
    <w:rsid w:val="001C0847"/>
    <w:rsid w:val="001C0B62"/>
    <w:rsid w:val="001C7D6A"/>
    <w:rsid w:val="001D27F8"/>
    <w:rsid w:val="001D2E8E"/>
    <w:rsid w:val="001D3128"/>
    <w:rsid w:val="001D33E5"/>
    <w:rsid w:val="001D341D"/>
    <w:rsid w:val="001D345C"/>
    <w:rsid w:val="001D4565"/>
    <w:rsid w:val="001D45C6"/>
    <w:rsid w:val="001D626B"/>
    <w:rsid w:val="001D7E29"/>
    <w:rsid w:val="001D7F13"/>
    <w:rsid w:val="001E1CCA"/>
    <w:rsid w:val="001E1FE3"/>
    <w:rsid w:val="001E30B9"/>
    <w:rsid w:val="001E455F"/>
    <w:rsid w:val="001E5C65"/>
    <w:rsid w:val="001E78C5"/>
    <w:rsid w:val="001E7C73"/>
    <w:rsid w:val="001F19BF"/>
    <w:rsid w:val="001F2370"/>
    <w:rsid w:val="001F2A13"/>
    <w:rsid w:val="001F3308"/>
    <w:rsid w:val="001F6144"/>
    <w:rsid w:val="001F6315"/>
    <w:rsid w:val="001F7AAB"/>
    <w:rsid w:val="00200033"/>
    <w:rsid w:val="002129DD"/>
    <w:rsid w:val="00212E21"/>
    <w:rsid w:val="00214585"/>
    <w:rsid w:val="0022125E"/>
    <w:rsid w:val="002212B7"/>
    <w:rsid w:val="00222F54"/>
    <w:rsid w:val="0022306C"/>
    <w:rsid w:val="00224F60"/>
    <w:rsid w:val="0022646A"/>
    <w:rsid w:val="00227286"/>
    <w:rsid w:val="00227948"/>
    <w:rsid w:val="00227D33"/>
    <w:rsid w:val="002302C7"/>
    <w:rsid w:val="002310C1"/>
    <w:rsid w:val="0023237E"/>
    <w:rsid w:val="0023369C"/>
    <w:rsid w:val="002336AA"/>
    <w:rsid w:val="00235CE1"/>
    <w:rsid w:val="00240F21"/>
    <w:rsid w:val="00241DB2"/>
    <w:rsid w:val="00241E1B"/>
    <w:rsid w:val="0024246D"/>
    <w:rsid w:val="002426E8"/>
    <w:rsid w:val="00243E7B"/>
    <w:rsid w:val="00244FBA"/>
    <w:rsid w:val="002452CD"/>
    <w:rsid w:val="00246D20"/>
    <w:rsid w:val="00247205"/>
    <w:rsid w:val="00247BA0"/>
    <w:rsid w:val="0025096C"/>
    <w:rsid w:val="00250CD5"/>
    <w:rsid w:val="00251E51"/>
    <w:rsid w:val="00252215"/>
    <w:rsid w:val="00253AD4"/>
    <w:rsid w:val="002542FB"/>
    <w:rsid w:val="00254A97"/>
    <w:rsid w:val="00255C14"/>
    <w:rsid w:val="00255E7B"/>
    <w:rsid w:val="0025610F"/>
    <w:rsid w:val="00263744"/>
    <w:rsid w:val="00265854"/>
    <w:rsid w:val="002658C4"/>
    <w:rsid w:val="00267F97"/>
    <w:rsid w:val="00270512"/>
    <w:rsid w:val="00270845"/>
    <w:rsid w:val="002712EB"/>
    <w:rsid w:val="0027135A"/>
    <w:rsid w:val="00271BD6"/>
    <w:rsid w:val="00273C6D"/>
    <w:rsid w:val="00276533"/>
    <w:rsid w:val="00282FB1"/>
    <w:rsid w:val="00285750"/>
    <w:rsid w:val="002879EB"/>
    <w:rsid w:val="002915D8"/>
    <w:rsid w:val="00291E92"/>
    <w:rsid w:val="002951CA"/>
    <w:rsid w:val="00295E1C"/>
    <w:rsid w:val="002A0DAE"/>
    <w:rsid w:val="002A397C"/>
    <w:rsid w:val="002A4B06"/>
    <w:rsid w:val="002A507D"/>
    <w:rsid w:val="002A572C"/>
    <w:rsid w:val="002B0B43"/>
    <w:rsid w:val="002B0C2B"/>
    <w:rsid w:val="002B1557"/>
    <w:rsid w:val="002B1F10"/>
    <w:rsid w:val="002B2882"/>
    <w:rsid w:val="002B2A40"/>
    <w:rsid w:val="002B388B"/>
    <w:rsid w:val="002C1FB7"/>
    <w:rsid w:val="002C2096"/>
    <w:rsid w:val="002C224B"/>
    <w:rsid w:val="002C2E2B"/>
    <w:rsid w:val="002C32AC"/>
    <w:rsid w:val="002C3F7F"/>
    <w:rsid w:val="002C550C"/>
    <w:rsid w:val="002C6B52"/>
    <w:rsid w:val="002D02C2"/>
    <w:rsid w:val="002D04A0"/>
    <w:rsid w:val="002D0A72"/>
    <w:rsid w:val="002D226D"/>
    <w:rsid w:val="002D3F43"/>
    <w:rsid w:val="002D4B32"/>
    <w:rsid w:val="002D4D18"/>
    <w:rsid w:val="002D720E"/>
    <w:rsid w:val="002D7C4D"/>
    <w:rsid w:val="002E2C3C"/>
    <w:rsid w:val="002E5D9E"/>
    <w:rsid w:val="002E6269"/>
    <w:rsid w:val="002E65CA"/>
    <w:rsid w:val="002E6A92"/>
    <w:rsid w:val="002F25A3"/>
    <w:rsid w:val="002F30BA"/>
    <w:rsid w:val="002F3FFE"/>
    <w:rsid w:val="002F5576"/>
    <w:rsid w:val="00301328"/>
    <w:rsid w:val="00302B91"/>
    <w:rsid w:val="00302DE2"/>
    <w:rsid w:val="0030341C"/>
    <w:rsid w:val="00305921"/>
    <w:rsid w:val="00305A95"/>
    <w:rsid w:val="00310C0C"/>
    <w:rsid w:val="00310D3E"/>
    <w:rsid w:val="00312A2D"/>
    <w:rsid w:val="00312BD8"/>
    <w:rsid w:val="0031453F"/>
    <w:rsid w:val="00315F24"/>
    <w:rsid w:val="00316107"/>
    <w:rsid w:val="00321298"/>
    <w:rsid w:val="003222A7"/>
    <w:rsid w:val="00323DB0"/>
    <w:rsid w:val="003259A0"/>
    <w:rsid w:val="0033066D"/>
    <w:rsid w:val="0033272B"/>
    <w:rsid w:val="0033319D"/>
    <w:rsid w:val="00333899"/>
    <w:rsid w:val="00336637"/>
    <w:rsid w:val="003373F3"/>
    <w:rsid w:val="003402C0"/>
    <w:rsid w:val="00340E66"/>
    <w:rsid w:val="00343FDE"/>
    <w:rsid w:val="0034613E"/>
    <w:rsid w:val="00350309"/>
    <w:rsid w:val="00351151"/>
    <w:rsid w:val="00351277"/>
    <w:rsid w:val="00352081"/>
    <w:rsid w:val="0036231D"/>
    <w:rsid w:val="003623B5"/>
    <w:rsid w:val="003628A9"/>
    <w:rsid w:val="0036490E"/>
    <w:rsid w:val="00365706"/>
    <w:rsid w:val="00370899"/>
    <w:rsid w:val="00373594"/>
    <w:rsid w:val="00376167"/>
    <w:rsid w:val="00377FF7"/>
    <w:rsid w:val="00380668"/>
    <w:rsid w:val="00380894"/>
    <w:rsid w:val="00380AAE"/>
    <w:rsid w:val="00380EFA"/>
    <w:rsid w:val="00381BD1"/>
    <w:rsid w:val="003820C7"/>
    <w:rsid w:val="0038365D"/>
    <w:rsid w:val="00385100"/>
    <w:rsid w:val="00386C0D"/>
    <w:rsid w:val="00387F41"/>
    <w:rsid w:val="00390761"/>
    <w:rsid w:val="00391542"/>
    <w:rsid w:val="00392CD9"/>
    <w:rsid w:val="003951FF"/>
    <w:rsid w:val="00396E19"/>
    <w:rsid w:val="00397403"/>
    <w:rsid w:val="00397B55"/>
    <w:rsid w:val="003A0B59"/>
    <w:rsid w:val="003A16AB"/>
    <w:rsid w:val="003A1DC2"/>
    <w:rsid w:val="003A2188"/>
    <w:rsid w:val="003A4A68"/>
    <w:rsid w:val="003A7043"/>
    <w:rsid w:val="003B229E"/>
    <w:rsid w:val="003B2859"/>
    <w:rsid w:val="003B35A3"/>
    <w:rsid w:val="003B4841"/>
    <w:rsid w:val="003B7424"/>
    <w:rsid w:val="003B7A36"/>
    <w:rsid w:val="003B7DB1"/>
    <w:rsid w:val="003B7DCA"/>
    <w:rsid w:val="003C00E3"/>
    <w:rsid w:val="003C0ACB"/>
    <w:rsid w:val="003C1B39"/>
    <w:rsid w:val="003C3DEF"/>
    <w:rsid w:val="003C41FC"/>
    <w:rsid w:val="003C4638"/>
    <w:rsid w:val="003D1B8B"/>
    <w:rsid w:val="003D39D5"/>
    <w:rsid w:val="003D3C98"/>
    <w:rsid w:val="003D47A1"/>
    <w:rsid w:val="003D54AC"/>
    <w:rsid w:val="003D617A"/>
    <w:rsid w:val="003D7D7E"/>
    <w:rsid w:val="003E03A9"/>
    <w:rsid w:val="003E0A07"/>
    <w:rsid w:val="003E18D9"/>
    <w:rsid w:val="003E1A8D"/>
    <w:rsid w:val="003E1ACF"/>
    <w:rsid w:val="003E29F0"/>
    <w:rsid w:val="003E42A0"/>
    <w:rsid w:val="003E54BC"/>
    <w:rsid w:val="003E5F1D"/>
    <w:rsid w:val="003E6857"/>
    <w:rsid w:val="003F17D4"/>
    <w:rsid w:val="003F1FC3"/>
    <w:rsid w:val="003F71AE"/>
    <w:rsid w:val="003F7EA0"/>
    <w:rsid w:val="004032D0"/>
    <w:rsid w:val="00403C3E"/>
    <w:rsid w:val="004044EB"/>
    <w:rsid w:val="0040606F"/>
    <w:rsid w:val="004064CA"/>
    <w:rsid w:val="00407548"/>
    <w:rsid w:val="004101A6"/>
    <w:rsid w:val="00413346"/>
    <w:rsid w:val="00413EEF"/>
    <w:rsid w:val="004164E3"/>
    <w:rsid w:val="00422958"/>
    <w:rsid w:val="00423637"/>
    <w:rsid w:val="0042431D"/>
    <w:rsid w:val="004243C6"/>
    <w:rsid w:val="00424720"/>
    <w:rsid w:val="00426C16"/>
    <w:rsid w:val="0042732A"/>
    <w:rsid w:val="00432208"/>
    <w:rsid w:val="004324A0"/>
    <w:rsid w:val="004332B3"/>
    <w:rsid w:val="00433D2F"/>
    <w:rsid w:val="00434AE7"/>
    <w:rsid w:val="00434F5A"/>
    <w:rsid w:val="00435D4C"/>
    <w:rsid w:val="00436D62"/>
    <w:rsid w:val="004373E6"/>
    <w:rsid w:val="00437935"/>
    <w:rsid w:val="00437CE9"/>
    <w:rsid w:val="0044061C"/>
    <w:rsid w:val="00440FD9"/>
    <w:rsid w:val="0044333A"/>
    <w:rsid w:val="00447A4D"/>
    <w:rsid w:val="0045041D"/>
    <w:rsid w:val="00454AFE"/>
    <w:rsid w:val="00454BE6"/>
    <w:rsid w:val="00454C75"/>
    <w:rsid w:val="004551F1"/>
    <w:rsid w:val="00456431"/>
    <w:rsid w:val="00456A36"/>
    <w:rsid w:val="00456CD8"/>
    <w:rsid w:val="0045716A"/>
    <w:rsid w:val="004617E4"/>
    <w:rsid w:val="00464CC7"/>
    <w:rsid w:val="00467688"/>
    <w:rsid w:val="00471D97"/>
    <w:rsid w:val="00472A58"/>
    <w:rsid w:val="00472AF8"/>
    <w:rsid w:val="004750C8"/>
    <w:rsid w:val="00480C70"/>
    <w:rsid w:val="00481554"/>
    <w:rsid w:val="004822CF"/>
    <w:rsid w:val="00483C63"/>
    <w:rsid w:val="00483E15"/>
    <w:rsid w:val="00487499"/>
    <w:rsid w:val="00487981"/>
    <w:rsid w:val="00487AA7"/>
    <w:rsid w:val="00493135"/>
    <w:rsid w:val="00494BC9"/>
    <w:rsid w:val="00497F6C"/>
    <w:rsid w:val="004A354C"/>
    <w:rsid w:val="004A4912"/>
    <w:rsid w:val="004A6303"/>
    <w:rsid w:val="004A7664"/>
    <w:rsid w:val="004B0208"/>
    <w:rsid w:val="004B20D4"/>
    <w:rsid w:val="004B2925"/>
    <w:rsid w:val="004B2C0C"/>
    <w:rsid w:val="004B45B6"/>
    <w:rsid w:val="004C019B"/>
    <w:rsid w:val="004C030A"/>
    <w:rsid w:val="004C0577"/>
    <w:rsid w:val="004C15E5"/>
    <w:rsid w:val="004C2746"/>
    <w:rsid w:val="004C2D1D"/>
    <w:rsid w:val="004C33A4"/>
    <w:rsid w:val="004C4251"/>
    <w:rsid w:val="004C5B9C"/>
    <w:rsid w:val="004C6F0A"/>
    <w:rsid w:val="004D0BC0"/>
    <w:rsid w:val="004D1560"/>
    <w:rsid w:val="004D1CDC"/>
    <w:rsid w:val="004D3505"/>
    <w:rsid w:val="004D3B4B"/>
    <w:rsid w:val="004D4E98"/>
    <w:rsid w:val="004D6727"/>
    <w:rsid w:val="004E00EA"/>
    <w:rsid w:val="004E1093"/>
    <w:rsid w:val="004E2E7C"/>
    <w:rsid w:val="004E40BB"/>
    <w:rsid w:val="004E4261"/>
    <w:rsid w:val="004E53CE"/>
    <w:rsid w:val="004E7EF4"/>
    <w:rsid w:val="004F08B0"/>
    <w:rsid w:val="004F1575"/>
    <w:rsid w:val="004F2CB4"/>
    <w:rsid w:val="004F2D24"/>
    <w:rsid w:val="004F3916"/>
    <w:rsid w:val="004F4411"/>
    <w:rsid w:val="004F796D"/>
    <w:rsid w:val="004F7F9F"/>
    <w:rsid w:val="005001E0"/>
    <w:rsid w:val="00500438"/>
    <w:rsid w:val="00500FA1"/>
    <w:rsid w:val="00501B99"/>
    <w:rsid w:val="00501DD2"/>
    <w:rsid w:val="005049FC"/>
    <w:rsid w:val="00506D6E"/>
    <w:rsid w:val="00507612"/>
    <w:rsid w:val="005100C3"/>
    <w:rsid w:val="00510BB5"/>
    <w:rsid w:val="00512AE6"/>
    <w:rsid w:val="00512C80"/>
    <w:rsid w:val="00512CB5"/>
    <w:rsid w:val="00513DD4"/>
    <w:rsid w:val="00515464"/>
    <w:rsid w:val="00516873"/>
    <w:rsid w:val="005168F7"/>
    <w:rsid w:val="00521ACC"/>
    <w:rsid w:val="00521E5B"/>
    <w:rsid w:val="005231BA"/>
    <w:rsid w:val="005251FB"/>
    <w:rsid w:val="005269FE"/>
    <w:rsid w:val="0053073A"/>
    <w:rsid w:val="0053329A"/>
    <w:rsid w:val="00533FF1"/>
    <w:rsid w:val="005349FF"/>
    <w:rsid w:val="00535CE9"/>
    <w:rsid w:val="00541B8F"/>
    <w:rsid w:val="0054232F"/>
    <w:rsid w:val="00542AF2"/>
    <w:rsid w:val="00543341"/>
    <w:rsid w:val="005438E0"/>
    <w:rsid w:val="0055165B"/>
    <w:rsid w:val="0055230F"/>
    <w:rsid w:val="00552538"/>
    <w:rsid w:val="0055390A"/>
    <w:rsid w:val="00556EF0"/>
    <w:rsid w:val="00557143"/>
    <w:rsid w:val="005571A4"/>
    <w:rsid w:val="00557EB6"/>
    <w:rsid w:val="00561E4F"/>
    <w:rsid w:val="0056329C"/>
    <w:rsid w:val="00563C91"/>
    <w:rsid w:val="005660A1"/>
    <w:rsid w:val="00566D2E"/>
    <w:rsid w:val="00566FB8"/>
    <w:rsid w:val="00567448"/>
    <w:rsid w:val="00567BAF"/>
    <w:rsid w:val="00567DAF"/>
    <w:rsid w:val="0057239D"/>
    <w:rsid w:val="005752E9"/>
    <w:rsid w:val="00576BD7"/>
    <w:rsid w:val="0058008B"/>
    <w:rsid w:val="00580482"/>
    <w:rsid w:val="00583538"/>
    <w:rsid w:val="00584981"/>
    <w:rsid w:val="005868F6"/>
    <w:rsid w:val="00586E56"/>
    <w:rsid w:val="00586F2E"/>
    <w:rsid w:val="005875C6"/>
    <w:rsid w:val="00590750"/>
    <w:rsid w:val="005920EA"/>
    <w:rsid w:val="00593089"/>
    <w:rsid w:val="005932FA"/>
    <w:rsid w:val="00593961"/>
    <w:rsid w:val="00594C5D"/>
    <w:rsid w:val="00594EBC"/>
    <w:rsid w:val="0059664F"/>
    <w:rsid w:val="00596AB5"/>
    <w:rsid w:val="005A1329"/>
    <w:rsid w:val="005A3279"/>
    <w:rsid w:val="005A33A6"/>
    <w:rsid w:val="005A6038"/>
    <w:rsid w:val="005B2122"/>
    <w:rsid w:val="005B28FC"/>
    <w:rsid w:val="005B32C1"/>
    <w:rsid w:val="005B3DB4"/>
    <w:rsid w:val="005B424F"/>
    <w:rsid w:val="005B6290"/>
    <w:rsid w:val="005B6DE7"/>
    <w:rsid w:val="005B7196"/>
    <w:rsid w:val="005C19E2"/>
    <w:rsid w:val="005C1ED0"/>
    <w:rsid w:val="005C3256"/>
    <w:rsid w:val="005C43BB"/>
    <w:rsid w:val="005C48DB"/>
    <w:rsid w:val="005C6137"/>
    <w:rsid w:val="005C7737"/>
    <w:rsid w:val="005C7A92"/>
    <w:rsid w:val="005C7EAB"/>
    <w:rsid w:val="005D1F92"/>
    <w:rsid w:val="005D29CA"/>
    <w:rsid w:val="005D2D92"/>
    <w:rsid w:val="005D5534"/>
    <w:rsid w:val="005D6DEC"/>
    <w:rsid w:val="005D7514"/>
    <w:rsid w:val="005E09EE"/>
    <w:rsid w:val="005E0F8E"/>
    <w:rsid w:val="005E2202"/>
    <w:rsid w:val="005E2DE7"/>
    <w:rsid w:val="005E38CA"/>
    <w:rsid w:val="005E4398"/>
    <w:rsid w:val="005E5162"/>
    <w:rsid w:val="005E7933"/>
    <w:rsid w:val="005F0521"/>
    <w:rsid w:val="005F1F89"/>
    <w:rsid w:val="005F24F6"/>
    <w:rsid w:val="005F3778"/>
    <w:rsid w:val="005F379E"/>
    <w:rsid w:val="005F45FD"/>
    <w:rsid w:val="005F7CA6"/>
    <w:rsid w:val="00600196"/>
    <w:rsid w:val="00600846"/>
    <w:rsid w:val="0060246D"/>
    <w:rsid w:val="00604F84"/>
    <w:rsid w:val="00606A22"/>
    <w:rsid w:val="006079C4"/>
    <w:rsid w:val="00611877"/>
    <w:rsid w:val="00612A6E"/>
    <w:rsid w:val="00614C77"/>
    <w:rsid w:val="00620238"/>
    <w:rsid w:val="00621487"/>
    <w:rsid w:val="00622747"/>
    <w:rsid w:val="00622C74"/>
    <w:rsid w:val="00624FBD"/>
    <w:rsid w:val="0062516D"/>
    <w:rsid w:val="0062630E"/>
    <w:rsid w:val="006301F8"/>
    <w:rsid w:val="00631F4E"/>
    <w:rsid w:val="0063461F"/>
    <w:rsid w:val="00634C19"/>
    <w:rsid w:val="00634D0E"/>
    <w:rsid w:val="00641427"/>
    <w:rsid w:val="006429A0"/>
    <w:rsid w:val="006459D3"/>
    <w:rsid w:val="006464E5"/>
    <w:rsid w:val="006469BB"/>
    <w:rsid w:val="00651F25"/>
    <w:rsid w:val="0065471C"/>
    <w:rsid w:val="00656918"/>
    <w:rsid w:val="00660002"/>
    <w:rsid w:val="00660485"/>
    <w:rsid w:val="006606A8"/>
    <w:rsid w:val="00663B32"/>
    <w:rsid w:val="006702B3"/>
    <w:rsid w:val="00671253"/>
    <w:rsid w:val="0067292B"/>
    <w:rsid w:val="00673EEA"/>
    <w:rsid w:val="00674263"/>
    <w:rsid w:val="006748EF"/>
    <w:rsid w:val="00675AFF"/>
    <w:rsid w:val="00676FE5"/>
    <w:rsid w:val="00677C8B"/>
    <w:rsid w:val="006831D7"/>
    <w:rsid w:val="0068612B"/>
    <w:rsid w:val="006869C7"/>
    <w:rsid w:val="006872F3"/>
    <w:rsid w:val="00687874"/>
    <w:rsid w:val="00687D06"/>
    <w:rsid w:val="0069287C"/>
    <w:rsid w:val="00693031"/>
    <w:rsid w:val="006931A8"/>
    <w:rsid w:val="00693313"/>
    <w:rsid w:val="0069556E"/>
    <w:rsid w:val="00695DA0"/>
    <w:rsid w:val="006961D3"/>
    <w:rsid w:val="00697C12"/>
    <w:rsid w:val="006A1BC4"/>
    <w:rsid w:val="006A3625"/>
    <w:rsid w:val="006A3E7B"/>
    <w:rsid w:val="006A4587"/>
    <w:rsid w:val="006B03AF"/>
    <w:rsid w:val="006B08FF"/>
    <w:rsid w:val="006B0A50"/>
    <w:rsid w:val="006B46B1"/>
    <w:rsid w:val="006B4AEB"/>
    <w:rsid w:val="006C14AF"/>
    <w:rsid w:val="006C1ED8"/>
    <w:rsid w:val="006C43C0"/>
    <w:rsid w:val="006C4D2E"/>
    <w:rsid w:val="006C74C4"/>
    <w:rsid w:val="006C7FBF"/>
    <w:rsid w:val="006D2079"/>
    <w:rsid w:val="006D31BF"/>
    <w:rsid w:val="006D55ED"/>
    <w:rsid w:val="006D6FDF"/>
    <w:rsid w:val="006D77AF"/>
    <w:rsid w:val="006E2556"/>
    <w:rsid w:val="006E36F3"/>
    <w:rsid w:val="006E45C1"/>
    <w:rsid w:val="006E6124"/>
    <w:rsid w:val="006E6D2C"/>
    <w:rsid w:val="006E76CC"/>
    <w:rsid w:val="006F05D1"/>
    <w:rsid w:val="006F0B58"/>
    <w:rsid w:val="006F0B68"/>
    <w:rsid w:val="006F0FCE"/>
    <w:rsid w:val="006F248F"/>
    <w:rsid w:val="006F2830"/>
    <w:rsid w:val="006F30AA"/>
    <w:rsid w:val="006F3C3D"/>
    <w:rsid w:val="006F439A"/>
    <w:rsid w:val="006F5400"/>
    <w:rsid w:val="006F5645"/>
    <w:rsid w:val="006F6AEA"/>
    <w:rsid w:val="007008D3"/>
    <w:rsid w:val="00700E49"/>
    <w:rsid w:val="00701CD1"/>
    <w:rsid w:val="0070609C"/>
    <w:rsid w:val="00706799"/>
    <w:rsid w:val="00707648"/>
    <w:rsid w:val="0071105B"/>
    <w:rsid w:val="00711203"/>
    <w:rsid w:val="0071123E"/>
    <w:rsid w:val="00711A5E"/>
    <w:rsid w:val="00713D2B"/>
    <w:rsid w:val="00713D30"/>
    <w:rsid w:val="00716654"/>
    <w:rsid w:val="00716902"/>
    <w:rsid w:val="00716A41"/>
    <w:rsid w:val="00716D0D"/>
    <w:rsid w:val="00717843"/>
    <w:rsid w:val="00717B74"/>
    <w:rsid w:val="007202B6"/>
    <w:rsid w:val="00720FB1"/>
    <w:rsid w:val="0072349B"/>
    <w:rsid w:val="00723587"/>
    <w:rsid w:val="007300AB"/>
    <w:rsid w:val="00730120"/>
    <w:rsid w:val="00730AF2"/>
    <w:rsid w:val="00732DA2"/>
    <w:rsid w:val="00733650"/>
    <w:rsid w:val="00735D34"/>
    <w:rsid w:val="00735DF9"/>
    <w:rsid w:val="007360C4"/>
    <w:rsid w:val="007404D3"/>
    <w:rsid w:val="0074280C"/>
    <w:rsid w:val="00742BE1"/>
    <w:rsid w:val="0074470D"/>
    <w:rsid w:val="0074484A"/>
    <w:rsid w:val="007455F0"/>
    <w:rsid w:val="00746496"/>
    <w:rsid w:val="007511AD"/>
    <w:rsid w:val="00752A5F"/>
    <w:rsid w:val="00755957"/>
    <w:rsid w:val="007614D8"/>
    <w:rsid w:val="00761CD9"/>
    <w:rsid w:val="00765425"/>
    <w:rsid w:val="00766931"/>
    <w:rsid w:val="00766A60"/>
    <w:rsid w:val="00770A42"/>
    <w:rsid w:val="00772CD5"/>
    <w:rsid w:val="00773013"/>
    <w:rsid w:val="00780C30"/>
    <w:rsid w:val="00783F90"/>
    <w:rsid w:val="00784A6B"/>
    <w:rsid w:val="007864A6"/>
    <w:rsid w:val="00787AF7"/>
    <w:rsid w:val="00787FE4"/>
    <w:rsid w:val="00790253"/>
    <w:rsid w:val="00791CC7"/>
    <w:rsid w:val="00792C45"/>
    <w:rsid w:val="0079300D"/>
    <w:rsid w:val="007954D5"/>
    <w:rsid w:val="007A0B00"/>
    <w:rsid w:val="007A0DD9"/>
    <w:rsid w:val="007A25FA"/>
    <w:rsid w:val="007A40B5"/>
    <w:rsid w:val="007A533C"/>
    <w:rsid w:val="007A5427"/>
    <w:rsid w:val="007A71CC"/>
    <w:rsid w:val="007B06BB"/>
    <w:rsid w:val="007B0BEC"/>
    <w:rsid w:val="007B0E53"/>
    <w:rsid w:val="007B65ED"/>
    <w:rsid w:val="007C0E3A"/>
    <w:rsid w:val="007C0EDD"/>
    <w:rsid w:val="007C20CE"/>
    <w:rsid w:val="007C6B2E"/>
    <w:rsid w:val="007C7C90"/>
    <w:rsid w:val="007D0629"/>
    <w:rsid w:val="007D139C"/>
    <w:rsid w:val="007D1EF2"/>
    <w:rsid w:val="007D4677"/>
    <w:rsid w:val="007D5227"/>
    <w:rsid w:val="007D5A42"/>
    <w:rsid w:val="007D5D09"/>
    <w:rsid w:val="007E2799"/>
    <w:rsid w:val="007E28D9"/>
    <w:rsid w:val="007E5259"/>
    <w:rsid w:val="007E6E6C"/>
    <w:rsid w:val="007E7EB1"/>
    <w:rsid w:val="007F009D"/>
    <w:rsid w:val="007F1BAF"/>
    <w:rsid w:val="007F31F7"/>
    <w:rsid w:val="007F596F"/>
    <w:rsid w:val="007F6AC9"/>
    <w:rsid w:val="00800EE3"/>
    <w:rsid w:val="008020CB"/>
    <w:rsid w:val="0080293B"/>
    <w:rsid w:val="008056AA"/>
    <w:rsid w:val="00805787"/>
    <w:rsid w:val="00806898"/>
    <w:rsid w:val="008105DE"/>
    <w:rsid w:val="0081223D"/>
    <w:rsid w:val="00813D6C"/>
    <w:rsid w:val="00814953"/>
    <w:rsid w:val="00820DC1"/>
    <w:rsid w:val="00821194"/>
    <w:rsid w:val="00826156"/>
    <w:rsid w:val="0082636A"/>
    <w:rsid w:val="00827B8E"/>
    <w:rsid w:val="00830A8C"/>
    <w:rsid w:val="008320BD"/>
    <w:rsid w:val="00832F6C"/>
    <w:rsid w:val="00833173"/>
    <w:rsid w:val="00833B1E"/>
    <w:rsid w:val="00835C1B"/>
    <w:rsid w:val="00836C51"/>
    <w:rsid w:val="00837727"/>
    <w:rsid w:val="0084270B"/>
    <w:rsid w:val="00844E99"/>
    <w:rsid w:val="0084766A"/>
    <w:rsid w:val="008507C7"/>
    <w:rsid w:val="00853FD3"/>
    <w:rsid w:val="00856A20"/>
    <w:rsid w:val="008579C7"/>
    <w:rsid w:val="0086145F"/>
    <w:rsid w:val="00861C1B"/>
    <w:rsid w:val="00864157"/>
    <w:rsid w:val="00864A73"/>
    <w:rsid w:val="00864D24"/>
    <w:rsid w:val="00865F53"/>
    <w:rsid w:val="00866075"/>
    <w:rsid w:val="00867E65"/>
    <w:rsid w:val="00870678"/>
    <w:rsid w:val="008708AC"/>
    <w:rsid w:val="00870AE2"/>
    <w:rsid w:val="00872B67"/>
    <w:rsid w:val="0087603F"/>
    <w:rsid w:val="00880385"/>
    <w:rsid w:val="008808F3"/>
    <w:rsid w:val="00880C04"/>
    <w:rsid w:val="00883977"/>
    <w:rsid w:val="00883F2E"/>
    <w:rsid w:val="008850F2"/>
    <w:rsid w:val="0089171A"/>
    <w:rsid w:val="0089315F"/>
    <w:rsid w:val="00895C17"/>
    <w:rsid w:val="00896243"/>
    <w:rsid w:val="008A292B"/>
    <w:rsid w:val="008A2AB1"/>
    <w:rsid w:val="008A34BC"/>
    <w:rsid w:val="008A3F99"/>
    <w:rsid w:val="008A6B8F"/>
    <w:rsid w:val="008A7D3D"/>
    <w:rsid w:val="008B0365"/>
    <w:rsid w:val="008B087C"/>
    <w:rsid w:val="008B1339"/>
    <w:rsid w:val="008B31A7"/>
    <w:rsid w:val="008B3999"/>
    <w:rsid w:val="008B7050"/>
    <w:rsid w:val="008B7910"/>
    <w:rsid w:val="008C06E1"/>
    <w:rsid w:val="008C0D86"/>
    <w:rsid w:val="008C4B46"/>
    <w:rsid w:val="008C4EA2"/>
    <w:rsid w:val="008C5E92"/>
    <w:rsid w:val="008C6AA3"/>
    <w:rsid w:val="008C6B54"/>
    <w:rsid w:val="008C72A7"/>
    <w:rsid w:val="008C7D1A"/>
    <w:rsid w:val="008D165D"/>
    <w:rsid w:val="008D2CFD"/>
    <w:rsid w:val="008D3456"/>
    <w:rsid w:val="008D55DD"/>
    <w:rsid w:val="008D5F85"/>
    <w:rsid w:val="008D6D60"/>
    <w:rsid w:val="008D7544"/>
    <w:rsid w:val="008D7D54"/>
    <w:rsid w:val="008E0A5A"/>
    <w:rsid w:val="008E357D"/>
    <w:rsid w:val="008E4BC5"/>
    <w:rsid w:val="008E4C87"/>
    <w:rsid w:val="008E60CF"/>
    <w:rsid w:val="008E777A"/>
    <w:rsid w:val="008E7951"/>
    <w:rsid w:val="008F0276"/>
    <w:rsid w:val="008F1BFD"/>
    <w:rsid w:val="008F1FFC"/>
    <w:rsid w:val="008F4FC3"/>
    <w:rsid w:val="008F53AB"/>
    <w:rsid w:val="008F6FEE"/>
    <w:rsid w:val="008F7D74"/>
    <w:rsid w:val="00900869"/>
    <w:rsid w:val="009024E0"/>
    <w:rsid w:val="00902AD5"/>
    <w:rsid w:val="00905EE1"/>
    <w:rsid w:val="00910B97"/>
    <w:rsid w:val="009130D6"/>
    <w:rsid w:val="009160DE"/>
    <w:rsid w:val="00916B3E"/>
    <w:rsid w:val="00916CD6"/>
    <w:rsid w:val="00920B7E"/>
    <w:rsid w:val="009211F9"/>
    <w:rsid w:val="0092270B"/>
    <w:rsid w:val="009241A1"/>
    <w:rsid w:val="00924223"/>
    <w:rsid w:val="00926278"/>
    <w:rsid w:val="0093208A"/>
    <w:rsid w:val="00932559"/>
    <w:rsid w:val="00933223"/>
    <w:rsid w:val="009354EB"/>
    <w:rsid w:val="00935A06"/>
    <w:rsid w:val="009368DE"/>
    <w:rsid w:val="00940651"/>
    <w:rsid w:val="00940B59"/>
    <w:rsid w:val="009420E2"/>
    <w:rsid w:val="00942B4A"/>
    <w:rsid w:val="0094320E"/>
    <w:rsid w:val="0094438F"/>
    <w:rsid w:val="00946FF5"/>
    <w:rsid w:val="00950DAE"/>
    <w:rsid w:val="00951D48"/>
    <w:rsid w:val="00952009"/>
    <w:rsid w:val="009549FF"/>
    <w:rsid w:val="00954F33"/>
    <w:rsid w:val="009576A8"/>
    <w:rsid w:val="009576AA"/>
    <w:rsid w:val="00960A0C"/>
    <w:rsid w:val="00960FEA"/>
    <w:rsid w:val="00962A23"/>
    <w:rsid w:val="00963E2F"/>
    <w:rsid w:val="00964438"/>
    <w:rsid w:val="0096654A"/>
    <w:rsid w:val="00967BA7"/>
    <w:rsid w:val="009702BF"/>
    <w:rsid w:val="009721A5"/>
    <w:rsid w:val="00972960"/>
    <w:rsid w:val="009737AF"/>
    <w:rsid w:val="00977250"/>
    <w:rsid w:val="00981ACA"/>
    <w:rsid w:val="0098254D"/>
    <w:rsid w:val="0098298A"/>
    <w:rsid w:val="00982E6B"/>
    <w:rsid w:val="00983CED"/>
    <w:rsid w:val="009874F7"/>
    <w:rsid w:val="009904C7"/>
    <w:rsid w:val="00991171"/>
    <w:rsid w:val="00991410"/>
    <w:rsid w:val="00992743"/>
    <w:rsid w:val="009933BE"/>
    <w:rsid w:val="0099457B"/>
    <w:rsid w:val="009955B1"/>
    <w:rsid w:val="009957EE"/>
    <w:rsid w:val="00995D87"/>
    <w:rsid w:val="00996A61"/>
    <w:rsid w:val="00997A90"/>
    <w:rsid w:val="009A0479"/>
    <w:rsid w:val="009A4C7B"/>
    <w:rsid w:val="009A4D00"/>
    <w:rsid w:val="009A716F"/>
    <w:rsid w:val="009A7946"/>
    <w:rsid w:val="009B0B12"/>
    <w:rsid w:val="009B468A"/>
    <w:rsid w:val="009B552D"/>
    <w:rsid w:val="009B58FC"/>
    <w:rsid w:val="009B5EA2"/>
    <w:rsid w:val="009B6CCC"/>
    <w:rsid w:val="009C2CBE"/>
    <w:rsid w:val="009C52BD"/>
    <w:rsid w:val="009C53AC"/>
    <w:rsid w:val="009C6D16"/>
    <w:rsid w:val="009C725D"/>
    <w:rsid w:val="009C7EFA"/>
    <w:rsid w:val="009D0445"/>
    <w:rsid w:val="009D1688"/>
    <w:rsid w:val="009D38DE"/>
    <w:rsid w:val="009D4729"/>
    <w:rsid w:val="009D48B1"/>
    <w:rsid w:val="009D6B09"/>
    <w:rsid w:val="009D6E19"/>
    <w:rsid w:val="009E0407"/>
    <w:rsid w:val="009E07E9"/>
    <w:rsid w:val="009E0A45"/>
    <w:rsid w:val="009E12DE"/>
    <w:rsid w:val="009F0D45"/>
    <w:rsid w:val="009F18CB"/>
    <w:rsid w:val="009F6AFD"/>
    <w:rsid w:val="00A01D6C"/>
    <w:rsid w:val="00A01DDC"/>
    <w:rsid w:val="00A042C3"/>
    <w:rsid w:val="00A05B7E"/>
    <w:rsid w:val="00A1094E"/>
    <w:rsid w:val="00A119AB"/>
    <w:rsid w:val="00A121FA"/>
    <w:rsid w:val="00A12A69"/>
    <w:rsid w:val="00A1331E"/>
    <w:rsid w:val="00A13D72"/>
    <w:rsid w:val="00A142BB"/>
    <w:rsid w:val="00A14FC8"/>
    <w:rsid w:val="00A15116"/>
    <w:rsid w:val="00A16367"/>
    <w:rsid w:val="00A165D6"/>
    <w:rsid w:val="00A17A38"/>
    <w:rsid w:val="00A21F38"/>
    <w:rsid w:val="00A22DB4"/>
    <w:rsid w:val="00A26936"/>
    <w:rsid w:val="00A26A2F"/>
    <w:rsid w:val="00A3150A"/>
    <w:rsid w:val="00A31A43"/>
    <w:rsid w:val="00A31DDB"/>
    <w:rsid w:val="00A32AA7"/>
    <w:rsid w:val="00A364D1"/>
    <w:rsid w:val="00A37AD3"/>
    <w:rsid w:val="00A4198F"/>
    <w:rsid w:val="00A42A65"/>
    <w:rsid w:val="00A42F5F"/>
    <w:rsid w:val="00A43A06"/>
    <w:rsid w:val="00A44106"/>
    <w:rsid w:val="00A45741"/>
    <w:rsid w:val="00A479A4"/>
    <w:rsid w:val="00A50F2C"/>
    <w:rsid w:val="00A53047"/>
    <w:rsid w:val="00A53A1E"/>
    <w:rsid w:val="00A55AFC"/>
    <w:rsid w:val="00A56F0F"/>
    <w:rsid w:val="00A57C02"/>
    <w:rsid w:val="00A57C47"/>
    <w:rsid w:val="00A617A8"/>
    <w:rsid w:val="00A62AF0"/>
    <w:rsid w:val="00A64989"/>
    <w:rsid w:val="00A65ADD"/>
    <w:rsid w:val="00A667E8"/>
    <w:rsid w:val="00A70766"/>
    <w:rsid w:val="00A7132C"/>
    <w:rsid w:val="00A82029"/>
    <w:rsid w:val="00A84038"/>
    <w:rsid w:val="00A84434"/>
    <w:rsid w:val="00A85033"/>
    <w:rsid w:val="00A863CE"/>
    <w:rsid w:val="00A86591"/>
    <w:rsid w:val="00A90AAE"/>
    <w:rsid w:val="00A91352"/>
    <w:rsid w:val="00A93FDD"/>
    <w:rsid w:val="00A94797"/>
    <w:rsid w:val="00A94A56"/>
    <w:rsid w:val="00A94BD7"/>
    <w:rsid w:val="00A94C10"/>
    <w:rsid w:val="00A9685B"/>
    <w:rsid w:val="00A97F5F"/>
    <w:rsid w:val="00AA1D88"/>
    <w:rsid w:val="00AA2AB1"/>
    <w:rsid w:val="00AA3314"/>
    <w:rsid w:val="00AA481A"/>
    <w:rsid w:val="00AA4F92"/>
    <w:rsid w:val="00AA6272"/>
    <w:rsid w:val="00AB0178"/>
    <w:rsid w:val="00AB52A1"/>
    <w:rsid w:val="00AB53E8"/>
    <w:rsid w:val="00AB679C"/>
    <w:rsid w:val="00AB719F"/>
    <w:rsid w:val="00AC2679"/>
    <w:rsid w:val="00AC3753"/>
    <w:rsid w:val="00AC4A41"/>
    <w:rsid w:val="00AC5E50"/>
    <w:rsid w:val="00AD36C4"/>
    <w:rsid w:val="00AD496B"/>
    <w:rsid w:val="00AD695C"/>
    <w:rsid w:val="00AE03F0"/>
    <w:rsid w:val="00AE1464"/>
    <w:rsid w:val="00AE25E1"/>
    <w:rsid w:val="00AE3B28"/>
    <w:rsid w:val="00AE416B"/>
    <w:rsid w:val="00AE42CC"/>
    <w:rsid w:val="00AE5786"/>
    <w:rsid w:val="00AF00E0"/>
    <w:rsid w:val="00AF14A7"/>
    <w:rsid w:val="00AF420D"/>
    <w:rsid w:val="00AF42F9"/>
    <w:rsid w:val="00AF611F"/>
    <w:rsid w:val="00AF66B8"/>
    <w:rsid w:val="00AF6C49"/>
    <w:rsid w:val="00AF7BA7"/>
    <w:rsid w:val="00B01EAD"/>
    <w:rsid w:val="00B03334"/>
    <w:rsid w:val="00B06408"/>
    <w:rsid w:val="00B1051B"/>
    <w:rsid w:val="00B10761"/>
    <w:rsid w:val="00B11B5F"/>
    <w:rsid w:val="00B11EDD"/>
    <w:rsid w:val="00B11F34"/>
    <w:rsid w:val="00B1240B"/>
    <w:rsid w:val="00B13158"/>
    <w:rsid w:val="00B13648"/>
    <w:rsid w:val="00B152F4"/>
    <w:rsid w:val="00B16E4A"/>
    <w:rsid w:val="00B21FBF"/>
    <w:rsid w:val="00B238A8"/>
    <w:rsid w:val="00B24803"/>
    <w:rsid w:val="00B24991"/>
    <w:rsid w:val="00B24B4C"/>
    <w:rsid w:val="00B270AD"/>
    <w:rsid w:val="00B2781B"/>
    <w:rsid w:val="00B27EC9"/>
    <w:rsid w:val="00B31391"/>
    <w:rsid w:val="00B3147D"/>
    <w:rsid w:val="00B31B93"/>
    <w:rsid w:val="00B32151"/>
    <w:rsid w:val="00B36DD2"/>
    <w:rsid w:val="00B40440"/>
    <w:rsid w:val="00B41F31"/>
    <w:rsid w:val="00B431DD"/>
    <w:rsid w:val="00B46D6B"/>
    <w:rsid w:val="00B47E6C"/>
    <w:rsid w:val="00B500D9"/>
    <w:rsid w:val="00B5098F"/>
    <w:rsid w:val="00B51B2E"/>
    <w:rsid w:val="00B52D2B"/>
    <w:rsid w:val="00B5391C"/>
    <w:rsid w:val="00B53967"/>
    <w:rsid w:val="00B549F7"/>
    <w:rsid w:val="00B54FFE"/>
    <w:rsid w:val="00B60094"/>
    <w:rsid w:val="00B60333"/>
    <w:rsid w:val="00B62E61"/>
    <w:rsid w:val="00B63865"/>
    <w:rsid w:val="00B65512"/>
    <w:rsid w:val="00B65C5F"/>
    <w:rsid w:val="00B66959"/>
    <w:rsid w:val="00B72BFA"/>
    <w:rsid w:val="00B736DF"/>
    <w:rsid w:val="00B7380E"/>
    <w:rsid w:val="00B75283"/>
    <w:rsid w:val="00B77B4F"/>
    <w:rsid w:val="00B81AE9"/>
    <w:rsid w:val="00B81EE2"/>
    <w:rsid w:val="00B82E00"/>
    <w:rsid w:val="00B8617E"/>
    <w:rsid w:val="00B86C0A"/>
    <w:rsid w:val="00B86E25"/>
    <w:rsid w:val="00B87169"/>
    <w:rsid w:val="00B90969"/>
    <w:rsid w:val="00B9110D"/>
    <w:rsid w:val="00B913BA"/>
    <w:rsid w:val="00B94BF3"/>
    <w:rsid w:val="00B97BD1"/>
    <w:rsid w:val="00BA0242"/>
    <w:rsid w:val="00BA1242"/>
    <w:rsid w:val="00BA20E6"/>
    <w:rsid w:val="00BA5357"/>
    <w:rsid w:val="00BB1BDC"/>
    <w:rsid w:val="00BB25C8"/>
    <w:rsid w:val="00BB2B41"/>
    <w:rsid w:val="00BB3E9F"/>
    <w:rsid w:val="00BB40AD"/>
    <w:rsid w:val="00BB5EF6"/>
    <w:rsid w:val="00BB6CBF"/>
    <w:rsid w:val="00BC2DFE"/>
    <w:rsid w:val="00BC37A8"/>
    <w:rsid w:val="00BC67C6"/>
    <w:rsid w:val="00BC7746"/>
    <w:rsid w:val="00BD0B65"/>
    <w:rsid w:val="00BD5169"/>
    <w:rsid w:val="00BD5925"/>
    <w:rsid w:val="00BD7F25"/>
    <w:rsid w:val="00BE3081"/>
    <w:rsid w:val="00BE4C61"/>
    <w:rsid w:val="00BF1CC0"/>
    <w:rsid w:val="00BF3F9B"/>
    <w:rsid w:val="00BF61F7"/>
    <w:rsid w:val="00BF6945"/>
    <w:rsid w:val="00BF6FF1"/>
    <w:rsid w:val="00BF7C22"/>
    <w:rsid w:val="00C00B79"/>
    <w:rsid w:val="00C00D95"/>
    <w:rsid w:val="00C0104B"/>
    <w:rsid w:val="00C02185"/>
    <w:rsid w:val="00C023D4"/>
    <w:rsid w:val="00C06272"/>
    <w:rsid w:val="00C06A30"/>
    <w:rsid w:val="00C06BD1"/>
    <w:rsid w:val="00C06F59"/>
    <w:rsid w:val="00C10266"/>
    <w:rsid w:val="00C13ABE"/>
    <w:rsid w:val="00C13D67"/>
    <w:rsid w:val="00C15A1D"/>
    <w:rsid w:val="00C16163"/>
    <w:rsid w:val="00C164CE"/>
    <w:rsid w:val="00C16A38"/>
    <w:rsid w:val="00C223BA"/>
    <w:rsid w:val="00C249DB"/>
    <w:rsid w:val="00C25497"/>
    <w:rsid w:val="00C27F18"/>
    <w:rsid w:val="00C31063"/>
    <w:rsid w:val="00C31D95"/>
    <w:rsid w:val="00C32113"/>
    <w:rsid w:val="00C33929"/>
    <w:rsid w:val="00C366D7"/>
    <w:rsid w:val="00C366E0"/>
    <w:rsid w:val="00C3739C"/>
    <w:rsid w:val="00C3766F"/>
    <w:rsid w:val="00C37DE6"/>
    <w:rsid w:val="00C4179A"/>
    <w:rsid w:val="00C43003"/>
    <w:rsid w:val="00C466C0"/>
    <w:rsid w:val="00C50C8B"/>
    <w:rsid w:val="00C53D51"/>
    <w:rsid w:val="00C545F8"/>
    <w:rsid w:val="00C552FD"/>
    <w:rsid w:val="00C570A4"/>
    <w:rsid w:val="00C5747D"/>
    <w:rsid w:val="00C622C2"/>
    <w:rsid w:val="00C62677"/>
    <w:rsid w:val="00C6268E"/>
    <w:rsid w:val="00C628CC"/>
    <w:rsid w:val="00C62E31"/>
    <w:rsid w:val="00C65CD7"/>
    <w:rsid w:val="00C66F06"/>
    <w:rsid w:val="00C6765F"/>
    <w:rsid w:val="00C67F62"/>
    <w:rsid w:val="00C70DC7"/>
    <w:rsid w:val="00C71038"/>
    <w:rsid w:val="00C71F47"/>
    <w:rsid w:val="00C7347C"/>
    <w:rsid w:val="00C74C44"/>
    <w:rsid w:val="00C76F83"/>
    <w:rsid w:val="00C80087"/>
    <w:rsid w:val="00C80CC2"/>
    <w:rsid w:val="00C80D1E"/>
    <w:rsid w:val="00C813A7"/>
    <w:rsid w:val="00C817ED"/>
    <w:rsid w:val="00C8750E"/>
    <w:rsid w:val="00C905F0"/>
    <w:rsid w:val="00C91178"/>
    <w:rsid w:val="00C9225A"/>
    <w:rsid w:val="00C957B7"/>
    <w:rsid w:val="00C95E53"/>
    <w:rsid w:val="00C9607B"/>
    <w:rsid w:val="00C9729C"/>
    <w:rsid w:val="00C97C11"/>
    <w:rsid w:val="00CA0A3F"/>
    <w:rsid w:val="00CA0CEC"/>
    <w:rsid w:val="00CA0F1F"/>
    <w:rsid w:val="00CA36C6"/>
    <w:rsid w:val="00CA5242"/>
    <w:rsid w:val="00CA54E3"/>
    <w:rsid w:val="00CA70B3"/>
    <w:rsid w:val="00CA71EB"/>
    <w:rsid w:val="00CB0247"/>
    <w:rsid w:val="00CB06FB"/>
    <w:rsid w:val="00CB56A2"/>
    <w:rsid w:val="00CB6610"/>
    <w:rsid w:val="00CC348D"/>
    <w:rsid w:val="00CC47EF"/>
    <w:rsid w:val="00CC4BD0"/>
    <w:rsid w:val="00CC5A39"/>
    <w:rsid w:val="00CC6725"/>
    <w:rsid w:val="00CC7071"/>
    <w:rsid w:val="00CC7CD9"/>
    <w:rsid w:val="00CD1428"/>
    <w:rsid w:val="00CD1C72"/>
    <w:rsid w:val="00CD204F"/>
    <w:rsid w:val="00CD45C0"/>
    <w:rsid w:val="00CD5128"/>
    <w:rsid w:val="00CD5941"/>
    <w:rsid w:val="00CD63D4"/>
    <w:rsid w:val="00CD7E1C"/>
    <w:rsid w:val="00CE04F4"/>
    <w:rsid w:val="00CE0D76"/>
    <w:rsid w:val="00CE266A"/>
    <w:rsid w:val="00CE3B3B"/>
    <w:rsid w:val="00CE3DB6"/>
    <w:rsid w:val="00CE48AD"/>
    <w:rsid w:val="00CE5C9F"/>
    <w:rsid w:val="00CE64EE"/>
    <w:rsid w:val="00CF0942"/>
    <w:rsid w:val="00CF1409"/>
    <w:rsid w:val="00CF359F"/>
    <w:rsid w:val="00CF3A0F"/>
    <w:rsid w:val="00CF493B"/>
    <w:rsid w:val="00CF560B"/>
    <w:rsid w:val="00CF7885"/>
    <w:rsid w:val="00D027F6"/>
    <w:rsid w:val="00D0305C"/>
    <w:rsid w:val="00D054A4"/>
    <w:rsid w:val="00D06041"/>
    <w:rsid w:val="00D066EE"/>
    <w:rsid w:val="00D077DD"/>
    <w:rsid w:val="00D07AA5"/>
    <w:rsid w:val="00D10829"/>
    <w:rsid w:val="00D11ED9"/>
    <w:rsid w:val="00D1257D"/>
    <w:rsid w:val="00D12ABF"/>
    <w:rsid w:val="00D13D8B"/>
    <w:rsid w:val="00D15064"/>
    <w:rsid w:val="00D21C14"/>
    <w:rsid w:val="00D22016"/>
    <w:rsid w:val="00D22D98"/>
    <w:rsid w:val="00D24F50"/>
    <w:rsid w:val="00D258DB"/>
    <w:rsid w:val="00D259DF"/>
    <w:rsid w:val="00D2744D"/>
    <w:rsid w:val="00D306E0"/>
    <w:rsid w:val="00D312ED"/>
    <w:rsid w:val="00D318A7"/>
    <w:rsid w:val="00D32D3E"/>
    <w:rsid w:val="00D347E5"/>
    <w:rsid w:val="00D4090E"/>
    <w:rsid w:val="00D409FC"/>
    <w:rsid w:val="00D40AEA"/>
    <w:rsid w:val="00D416B3"/>
    <w:rsid w:val="00D41AAD"/>
    <w:rsid w:val="00D42826"/>
    <w:rsid w:val="00D430D6"/>
    <w:rsid w:val="00D446ED"/>
    <w:rsid w:val="00D44BE7"/>
    <w:rsid w:val="00D45114"/>
    <w:rsid w:val="00D4533F"/>
    <w:rsid w:val="00D45912"/>
    <w:rsid w:val="00D507E3"/>
    <w:rsid w:val="00D50869"/>
    <w:rsid w:val="00D5335E"/>
    <w:rsid w:val="00D5372A"/>
    <w:rsid w:val="00D53CE9"/>
    <w:rsid w:val="00D53D2F"/>
    <w:rsid w:val="00D57ECC"/>
    <w:rsid w:val="00D60EED"/>
    <w:rsid w:val="00D613D9"/>
    <w:rsid w:val="00D63D46"/>
    <w:rsid w:val="00D63E0B"/>
    <w:rsid w:val="00D6485C"/>
    <w:rsid w:val="00D65484"/>
    <w:rsid w:val="00D654FF"/>
    <w:rsid w:val="00D659B1"/>
    <w:rsid w:val="00D66002"/>
    <w:rsid w:val="00D6644D"/>
    <w:rsid w:val="00D6698F"/>
    <w:rsid w:val="00D66D7D"/>
    <w:rsid w:val="00D7414B"/>
    <w:rsid w:val="00D77ECB"/>
    <w:rsid w:val="00D80F12"/>
    <w:rsid w:val="00D860DA"/>
    <w:rsid w:val="00D86503"/>
    <w:rsid w:val="00D86722"/>
    <w:rsid w:val="00D86C62"/>
    <w:rsid w:val="00D86CF4"/>
    <w:rsid w:val="00D9005E"/>
    <w:rsid w:val="00D91914"/>
    <w:rsid w:val="00D9500C"/>
    <w:rsid w:val="00D95AEA"/>
    <w:rsid w:val="00DA0787"/>
    <w:rsid w:val="00DA21CB"/>
    <w:rsid w:val="00DA27FF"/>
    <w:rsid w:val="00DA39E3"/>
    <w:rsid w:val="00DA433C"/>
    <w:rsid w:val="00DA7C76"/>
    <w:rsid w:val="00DB0333"/>
    <w:rsid w:val="00DB0DBA"/>
    <w:rsid w:val="00DB1A20"/>
    <w:rsid w:val="00DB23C8"/>
    <w:rsid w:val="00DB2832"/>
    <w:rsid w:val="00DB302E"/>
    <w:rsid w:val="00DB4737"/>
    <w:rsid w:val="00DB59C4"/>
    <w:rsid w:val="00DB683C"/>
    <w:rsid w:val="00DC0D33"/>
    <w:rsid w:val="00DC40E1"/>
    <w:rsid w:val="00DC57FD"/>
    <w:rsid w:val="00DD0E58"/>
    <w:rsid w:val="00DD19BD"/>
    <w:rsid w:val="00DD3E11"/>
    <w:rsid w:val="00DD42F2"/>
    <w:rsid w:val="00DD44B7"/>
    <w:rsid w:val="00DD49B1"/>
    <w:rsid w:val="00DD50ED"/>
    <w:rsid w:val="00DD670A"/>
    <w:rsid w:val="00DD7417"/>
    <w:rsid w:val="00DE0386"/>
    <w:rsid w:val="00DE263A"/>
    <w:rsid w:val="00DE3066"/>
    <w:rsid w:val="00DE399E"/>
    <w:rsid w:val="00DE4558"/>
    <w:rsid w:val="00DE4897"/>
    <w:rsid w:val="00DE7AF6"/>
    <w:rsid w:val="00DF42DF"/>
    <w:rsid w:val="00DF64CB"/>
    <w:rsid w:val="00DF6765"/>
    <w:rsid w:val="00E0045E"/>
    <w:rsid w:val="00E00B9F"/>
    <w:rsid w:val="00E02F6B"/>
    <w:rsid w:val="00E03A96"/>
    <w:rsid w:val="00E03BD6"/>
    <w:rsid w:val="00E06755"/>
    <w:rsid w:val="00E14E63"/>
    <w:rsid w:val="00E156E8"/>
    <w:rsid w:val="00E15778"/>
    <w:rsid w:val="00E1606B"/>
    <w:rsid w:val="00E16666"/>
    <w:rsid w:val="00E16970"/>
    <w:rsid w:val="00E16B30"/>
    <w:rsid w:val="00E20108"/>
    <w:rsid w:val="00E2206C"/>
    <w:rsid w:val="00E25698"/>
    <w:rsid w:val="00E2692C"/>
    <w:rsid w:val="00E27D4E"/>
    <w:rsid w:val="00E27EF3"/>
    <w:rsid w:val="00E30920"/>
    <w:rsid w:val="00E30AC3"/>
    <w:rsid w:val="00E351D2"/>
    <w:rsid w:val="00E3580A"/>
    <w:rsid w:val="00E35B11"/>
    <w:rsid w:val="00E36A19"/>
    <w:rsid w:val="00E36C33"/>
    <w:rsid w:val="00E40631"/>
    <w:rsid w:val="00E42E7F"/>
    <w:rsid w:val="00E4345A"/>
    <w:rsid w:val="00E44C4B"/>
    <w:rsid w:val="00E44EC0"/>
    <w:rsid w:val="00E5132D"/>
    <w:rsid w:val="00E54B09"/>
    <w:rsid w:val="00E5571B"/>
    <w:rsid w:val="00E621F0"/>
    <w:rsid w:val="00E63552"/>
    <w:rsid w:val="00E641FB"/>
    <w:rsid w:val="00E656EF"/>
    <w:rsid w:val="00E6589F"/>
    <w:rsid w:val="00E675AE"/>
    <w:rsid w:val="00E67CE0"/>
    <w:rsid w:val="00E70709"/>
    <w:rsid w:val="00E70962"/>
    <w:rsid w:val="00E7132E"/>
    <w:rsid w:val="00E71A05"/>
    <w:rsid w:val="00E72902"/>
    <w:rsid w:val="00E7327B"/>
    <w:rsid w:val="00E75D86"/>
    <w:rsid w:val="00E76523"/>
    <w:rsid w:val="00E76BDB"/>
    <w:rsid w:val="00E7782E"/>
    <w:rsid w:val="00E77BD4"/>
    <w:rsid w:val="00E806E7"/>
    <w:rsid w:val="00E81BF5"/>
    <w:rsid w:val="00E842F2"/>
    <w:rsid w:val="00E871A6"/>
    <w:rsid w:val="00E92093"/>
    <w:rsid w:val="00E9223C"/>
    <w:rsid w:val="00E93FB7"/>
    <w:rsid w:val="00EA0FCE"/>
    <w:rsid w:val="00EA1115"/>
    <w:rsid w:val="00EA1132"/>
    <w:rsid w:val="00EA11D3"/>
    <w:rsid w:val="00EA2C5D"/>
    <w:rsid w:val="00EA4942"/>
    <w:rsid w:val="00EA6DA9"/>
    <w:rsid w:val="00EA7F98"/>
    <w:rsid w:val="00EB01DD"/>
    <w:rsid w:val="00EB170B"/>
    <w:rsid w:val="00EB419C"/>
    <w:rsid w:val="00EB4702"/>
    <w:rsid w:val="00EB527F"/>
    <w:rsid w:val="00EB5460"/>
    <w:rsid w:val="00EB5F4F"/>
    <w:rsid w:val="00EB79A7"/>
    <w:rsid w:val="00EC0D9F"/>
    <w:rsid w:val="00EC1495"/>
    <w:rsid w:val="00EC2902"/>
    <w:rsid w:val="00EC39E0"/>
    <w:rsid w:val="00EC5571"/>
    <w:rsid w:val="00EC569A"/>
    <w:rsid w:val="00EC5E46"/>
    <w:rsid w:val="00ED04A4"/>
    <w:rsid w:val="00ED1345"/>
    <w:rsid w:val="00ED23B1"/>
    <w:rsid w:val="00ED36C4"/>
    <w:rsid w:val="00ED40AF"/>
    <w:rsid w:val="00ED4C76"/>
    <w:rsid w:val="00ED5961"/>
    <w:rsid w:val="00ED67AB"/>
    <w:rsid w:val="00EE0BD0"/>
    <w:rsid w:val="00EE2028"/>
    <w:rsid w:val="00EE2321"/>
    <w:rsid w:val="00EE27D4"/>
    <w:rsid w:val="00EE2931"/>
    <w:rsid w:val="00EE3A47"/>
    <w:rsid w:val="00EE6D73"/>
    <w:rsid w:val="00EE778A"/>
    <w:rsid w:val="00EE7C72"/>
    <w:rsid w:val="00EF0522"/>
    <w:rsid w:val="00EF094C"/>
    <w:rsid w:val="00EF18E7"/>
    <w:rsid w:val="00EF53D2"/>
    <w:rsid w:val="00EF618A"/>
    <w:rsid w:val="00EF652F"/>
    <w:rsid w:val="00EF708B"/>
    <w:rsid w:val="00F00B0B"/>
    <w:rsid w:val="00F102A9"/>
    <w:rsid w:val="00F108E9"/>
    <w:rsid w:val="00F10C87"/>
    <w:rsid w:val="00F115C3"/>
    <w:rsid w:val="00F129FE"/>
    <w:rsid w:val="00F133DA"/>
    <w:rsid w:val="00F14410"/>
    <w:rsid w:val="00F151FC"/>
    <w:rsid w:val="00F15227"/>
    <w:rsid w:val="00F15A00"/>
    <w:rsid w:val="00F15A9C"/>
    <w:rsid w:val="00F17FE6"/>
    <w:rsid w:val="00F224A3"/>
    <w:rsid w:val="00F22ECA"/>
    <w:rsid w:val="00F237CA"/>
    <w:rsid w:val="00F3108B"/>
    <w:rsid w:val="00F334B5"/>
    <w:rsid w:val="00F33E4F"/>
    <w:rsid w:val="00F34A9C"/>
    <w:rsid w:val="00F35755"/>
    <w:rsid w:val="00F36063"/>
    <w:rsid w:val="00F406DD"/>
    <w:rsid w:val="00F408FF"/>
    <w:rsid w:val="00F41902"/>
    <w:rsid w:val="00F42CE4"/>
    <w:rsid w:val="00F450E2"/>
    <w:rsid w:val="00F45751"/>
    <w:rsid w:val="00F470E6"/>
    <w:rsid w:val="00F52D76"/>
    <w:rsid w:val="00F531E4"/>
    <w:rsid w:val="00F53234"/>
    <w:rsid w:val="00F54489"/>
    <w:rsid w:val="00F556E4"/>
    <w:rsid w:val="00F60F0A"/>
    <w:rsid w:val="00F61268"/>
    <w:rsid w:val="00F614C2"/>
    <w:rsid w:val="00F626A2"/>
    <w:rsid w:val="00F633CC"/>
    <w:rsid w:val="00F6430A"/>
    <w:rsid w:val="00F6752D"/>
    <w:rsid w:val="00F67929"/>
    <w:rsid w:val="00F70570"/>
    <w:rsid w:val="00F711A1"/>
    <w:rsid w:val="00F739C4"/>
    <w:rsid w:val="00F7489A"/>
    <w:rsid w:val="00F74BC6"/>
    <w:rsid w:val="00F74DB0"/>
    <w:rsid w:val="00F77225"/>
    <w:rsid w:val="00F7732C"/>
    <w:rsid w:val="00F778F3"/>
    <w:rsid w:val="00F83F55"/>
    <w:rsid w:val="00F84B5B"/>
    <w:rsid w:val="00F85EA5"/>
    <w:rsid w:val="00F86B7E"/>
    <w:rsid w:val="00F90B61"/>
    <w:rsid w:val="00F91825"/>
    <w:rsid w:val="00F935E0"/>
    <w:rsid w:val="00F936B2"/>
    <w:rsid w:val="00F9395F"/>
    <w:rsid w:val="00F942F3"/>
    <w:rsid w:val="00F94709"/>
    <w:rsid w:val="00F94DFA"/>
    <w:rsid w:val="00F96F2F"/>
    <w:rsid w:val="00F973F3"/>
    <w:rsid w:val="00FA0F54"/>
    <w:rsid w:val="00FA1971"/>
    <w:rsid w:val="00FA29B4"/>
    <w:rsid w:val="00FA3035"/>
    <w:rsid w:val="00FA3260"/>
    <w:rsid w:val="00FA5121"/>
    <w:rsid w:val="00FA5D09"/>
    <w:rsid w:val="00FA64A2"/>
    <w:rsid w:val="00FB198A"/>
    <w:rsid w:val="00FB1EC5"/>
    <w:rsid w:val="00FB301C"/>
    <w:rsid w:val="00FB3FA1"/>
    <w:rsid w:val="00FB58CD"/>
    <w:rsid w:val="00FB5E56"/>
    <w:rsid w:val="00FC03C4"/>
    <w:rsid w:val="00FC19FD"/>
    <w:rsid w:val="00FC24A0"/>
    <w:rsid w:val="00FC2555"/>
    <w:rsid w:val="00FC2775"/>
    <w:rsid w:val="00FC44DF"/>
    <w:rsid w:val="00FC4A5A"/>
    <w:rsid w:val="00FC692C"/>
    <w:rsid w:val="00FC7EE6"/>
    <w:rsid w:val="00FD1C58"/>
    <w:rsid w:val="00FD4194"/>
    <w:rsid w:val="00FD4A04"/>
    <w:rsid w:val="00FD5806"/>
    <w:rsid w:val="00FD5813"/>
    <w:rsid w:val="00FD622E"/>
    <w:rsid w:val="00FD65A4"/>
    <w:rsid w:val="00FE0BF7"/>
    <w:rsid w:val="00FE1406"/>
    <w:rsid w:val="00FE1D58"/>
    <w:rsid w:val="00FE1EA1"/>
    <w:rsid w:val="00FE2DE9"/>
    <w:rsid w:val="00FE3054"/>
    <w:rsid w:val="00FE36EE"/>
    <w:rsid w:val="00FE73F9"/>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2C80"/>
    <w:pPr>
      <w:spacing w:after="0" w:line="240" w:lineRule="auto"/>
    </w:pPr>
    <w:rPr>
      <w:rFonts w:ascii="Times New Roman" w:eastAsia="Times New Roman" w:hAnsi="Times New Roman" w:cs="Times New Roman"/>
      <w:sz w:val="24"/>
      <w:szCs w:val="24"/>
    </w:rPr>
  </w:style>
  <w:style w:type="paragraph" w:styleId="Naslov1">
    <w:name w:val="heading 1"/>
    <w:basedOn w:val="Naslov"/>
    <w:next w:val="Navaden"/>
    <w:link w:val="Naslov1Znak"/>
    <w:qFormat/>
    <w:rsid w:val="001412F4"/>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0C5E96"/>
    <w:pPr>
      <w:keepNext/>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9B5EA2"/>
    <w:pPr>
      <w:keepNext/>
      <w:keepLines/>
      <w:spacing w:before="240" w:after="240"/>
      <w:outlineLvl w:val="3"/>
    </w:pPr>
    <w:rPr>
      <w:rFonts w:asciiTheme="majorHAnsi" w:eastAsiaTheme="majorEastAsia" w:hAnsiTheme="majorHAnsi" w:cstheme="majorBidi"/>
      <w:bCs/>
      <w:color w:val="7A7A7A" w:themeColor="accent1"/>
      <w:sz w:val="22"/>
      <w:szCs w:val="22"/>
    </w:rPr>
  </w:style>
  <w:style w:type="paragraph" w:styleId="Naslov5">
    <w:name w:val="heading 5"/>
    <w:basedOn w:val="Navaden"/>
    <w:next w:val="Navaden"/>
    <w:link w:val="Naslov5Znak"/>
    <w:unhideWhenUsed/>
    <w:qFormat/>
    <w:pPr>
      <w:keepNext/>
      <w:keepLines/>
      <w:spacing w:before="200" w:line="288" w:lineRule="auto"/>
      <w:outlineLvl w:val="4"/>
    </w:pPr>
    <w:rPr>
      <w:rFonts w:asciiTheme="minorHAnsi" w:eastAsiaTheme="majorEastAsia" w:hAnsiTheme="minorHAnsi" w:cstheme="majorBidi"/>
      <w:b/>
      <w:color w:val="5B5B5B" w:themeColor="accent1" w:themeShade="BF"/>
      <w:sz w:val="22"/>
      <w:szCs w:val="22"/>
    </w:rPr>
  </w:style>
  <w:style w:type="paragraph" w:styleId="Naslov6">
    <w:name w:val="heading 6"/>
    <w:basedOn w:val="Navaden"/>
    <w:next w:val="Navaden"/>
    <w:link w:val="Naslov6Znak"/>
    <w:unhideWhenUsed/>
    <w:qFormat/>
    <w:pPr>
      <w:keepNext/>
      <w:keepLines/>
      <w:spacing w:before="200" w:line="288" w:lineRule="auto"/>
      <w:outlineLvl w:val="5"/>
    </w:pPr>
    <w:rPr>
      <w:rFonts w:asciiTheme="majorHAnsi" w:eastAsiaTheme="majorEastAsia" w:hAnsiTheme="majorHAnsi" w:cstheme="majorBidi"/>
      <w:i/>
      <w:iCs/>
      <w:color w:val="5B5B5B" w:themeColor="accent1" w:themeShade="BF"/>
      <w:sz w:val="22"/>
      <w:szCs w:val="22"/>
    </w:rPr>
  </w:style>
  <w:style w:type="paragraph" w:styleId="Naslov7">
    <w:name w:val="heading 7"/>
    <w:basedOn w:val="Navaden"/>
    <w:next w:val="Navaden"/>
    <w:link w:val="Naslov7Znak"/>
    <w:unhideWhenUsed/>
    <w:qFormat/>
    <w:pPr>
      <w:keepNext/>
      <w:keepLines/>
      <w:spacing w:before="200" w:line="288" w:lineRule="auto"/>
      <w:outlineLvl w:val="6"/>
    </w:pPr>
    <w:rPr>
      <w:rFonts w:asciiTheme="minorHAnsi" w:eastAsiaTheme="majorEastAsia" w:hAnsiTheme="minorHAnsi" w:cstheme="majorBidi"/>
      <w:b/>
      <w:iCs/>
      <w:color w:val="D1282E" w:themeColor="text2"/>
      <w:sz w:val="22"/>
      <w:szCs w:val="22"/>
    </w:rPr>
  </w:style>
  <w:style w:type="paragraph" w:styleId="Naslov8">
    <w:name w:val="heading 8"/>
    <w:basedOn w:val="Navaden"/>
    <w:next w:val="Navaden"/>
    <w:link w:val="Naslov8Znak"/>
    <w:uiPriority w:val="9"/>
    <w:semiHidden/>
    <w:unhideWhenUsed/>
    <w:qFormat/>
    <w:pPr>
      <w:keepNext/>
      <w:keepLines/>
      <w:spacing w:before="200" w:line="288" w:lineRule="auto"/>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line="288" w:lineRule="auto"/>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412F4"/>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0C5E96"/>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9B5EA2"/>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after="200"/>
    </w:pPr>
    <w:rPr>
      <w:rFonts w:asciiTheme="minorHAnsi" w:eastAsiaTheme="minorEastAsia" w:hAnsiTheme="minorHAnsi" w:cstheme="minorBidi"/>
      <w:bCs/>
      <w:caps/>
      <w:color w:val="7A7A7A" w:themeColor="accent1"/>
      <w:sz w:val="18"/>
      <w:szCs w:val="18"/>
    </w:rPr>
  </w:style>
  <w:style w:type="paragraph" w:styleId="Naslov">
    <w:name w:val="Title"/>
    <w:basedOn w:val="Navaden"/>
    <w:next w:val="Navaden"/>
    <w:link w:val="NaslovZnak"/>
    <w:qFormat/>
    <w:rsid w:val="00614C77"/>
    <w:pPr>
      <w:spacing w:before="120" w:after="60"/>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spacing w:after="200" w:line="288" w:lineRule="auto"/>
    </w:pPr>
    <w:rPr>
      <w:rFonts w:asciiTheme="majorHAnsi" w:eastAsiaTheme="majorEastAsia" w:hAnsiTheme="majorHAnsi" w:cstheme="majorBidi"/>
      <w:iCs/>
      <w:caps/>
      <w:color w:val="D1282E" w:themeColor="text2"/>
      <w:sz w:val="36"/>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spacing w:after="200" w:line="288" w:lineRule="auto"/>
      <w:ind w:left="720"/>
      <w:contextualSpacing/>
    </w:pPr>
    <w:rPr>
      <w:rFonts w:asciiTheme="minorHAnsi" w:eastAsiaTheme="minorEastAsia" w:hAnsiTheme="minorHAnsi" w:cstheme="minorBidi"/>
      <w:sz w:val="22"/>
      <w:szCs w:val="22"/>
    </w:rPr>
  </w:style>
  <w:style w:type="paragraph" w:styleId="Citat">
    <w:name w:val="Quote"/>
    <w:basedOn w:val="Navaden"/>
    <w:next w:val="Navaden"/>
    <w:link w:val="CitatZnak"/>
    <w:uiPriority w:val="29"/>
    <w:qFormat/>
    <w:pPr>
      <w:spacing w:after="200" w:line="360" w:lineRule="auto"/>
    </w:pPr>
    <w:rPr>
      <w:rFonts w:asciiTheme="minorHAnsi" w:eastAsiaTheme="minorEastAsia" w:hAnsiTheme="minorHAnsi" w:cstheme="minorBidi"/>
      <w:i/>
      <w:iCs/>
      <w:color w:val="7A7A7A" w:themeColor="accent1"/>
      <w:sz w:val="28"/>
      <w:szCs w:val="22"/>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rFonts w:asciiTheme="minorHAnsi" w:eastAsiaTheme="minorEastAsia" w:hAnsiTheme="minorHAnsi" w:cstheme="minorBidi"/>
      <w:b/>
      <w:bCs/>
      <w:i/>
      <w:iCs/>
      <w:color w:val="7F7F7F" w:themeColor="text1" w:themeTint="80"/>
      <w:sz w:val="26"/>
      <w:szCs w:val="22"/>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eastAsiaTheme="minorEastAsi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pPr>
    <w:rPr>
      <w:rFonts w:asciiTheme="minorHAnsi" w:eastAsiaTheme="minorEastAsia" w:hAnsiTheme="minorHAnsi" w:cstheme="minorBidi"/>
      <w:sz w:val="22"/>
      <w:szCs w:val="22"/>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pPr>
    <w:rPr>
      <w:rFonts w:asciiTheme="minorHAnsi" w:eastAsiaTheme="minorEastAsia" w:hAnsiTheme="minorHAnsi" w:cstheme="minorBidi"/>
      <w:sz w:val="22"/>
      <w:szCs w:val="22"/>
    </w:r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line="288" w:lineRule="auto"/>
    </w:pPr>
    <w:rPr>
      <w:rFonts w:asciiTheme="minorHAnsi" w:eastAsiaTheme="minorEastAsia" w:hAnsiTheme="minorHAnsi" w:cstheme="minorBidi"/>
      <w:sz w:val="22"/>
      <w:szCs w:val="22"/>
    </w:rPr>
  </w:style>
  <w:style w:type="paragraph" w:styleId="Kazalovsebine2">
    <w:name w:val="toc 2"/>
    <w:basedOn w:val="Navaden"/>
    <w:next w:val="Navaden"/>
    <w:autoRedefine/>
    <w:uiPriority w:val="39"/>
    <w:unhideWhenUsed/>
    <w:rsid w:val="00EF618A"/>
    <w:pPr>
      <w:spacing w:after="100" w:line="288" w:lineRule="auto"/>
      <w:ind w:left="220"/>
    </w:pPr>
    <w:rPr>
      <w:rFonts w:asciiTheme="minorHAnsi" w:eastAsiaTheme="minorEastAsia" w:hAnsiTheme="minorHAnsi" w:cstheme="minorBidi"/>
      <w:sz w:val="22"/>
      <w:szCs w:val="22"/>
    </w:rPr>
  </w:style>
  <w:style w:type="paragraph" w:styleId="Kazalovsebine3">
    <w:name w:val="toc 3"/>
    <w:basedOn w:val="Navaden"/>
    <w:next w:val="Navaden"/>
    <w:autoRedefine/>
    <w:uiPriority w:val="39"/>
    <w:unhideWhenUsed/>
    <w:rsid w:val="00EF618A"/>
    <w:pPr>
      <w:spacing w:after="100" w:line="288" w:lineRule="auto"/>
      <w:ind w:left="440"/>
    </w:pPr>
    <w:rPr>
      <w:rFonts w:asciiTheme="minorHAnsi" w:eastAsiaTheme="minorEastAsia" w:hAnsiTheme="minorHAnsi" w:cstheme="minorBidi"/>
      <w:sz w:val="22"/>
      <w:szCs w:val="22"/>
    </w:r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line="288" w:lineRule="auto"/>
    </w:pPr>
    <w:rPr>
      <w:rFonts w:asciiTheme="minorHAnsi" w:eastAsiaTheme="minorEastAsia" w:hAnsiTheme="minorHAnsi" w:cstheme="minorBidi"/>
      <w:sz w:val="22"/>
      <w:szCs w:val="22"/>
    </w:r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rPr>
      <w:rFonts w:asciiTheme="minorHAnsi" w:eastAsiaTheme="minorEastAsia" w:hAnsiTheme="minorHAnsi" w:cstheme="minorBidi"/>
      <w:sz w:val="22"/>
      <w:szCs w:val="22"/>
    </w:r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0"/>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 w:val="22"/>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Cs w:val="20"/>
      <w:lang w:val="en-US"/>
    </w:rPr>
  </w:style>
  <w:style w:type="paragraph" w:customStyle="1" w:styleId="Kazalo1">
    <w:name w:val="Kazalo 1"/>
    <w:basedOn w:val="Navaden"/>
    <w:qFormat/>
    <w:rsid w:val="00583538"/>
    <w:pPr>
      <w:numPr>
        <w:numId w:val="13"/>
      </w:numPr>
      <w:spacing w:line="276" w:lineRule="auto"/>
      <w:jc w:val="center"/>
    </w:pPr>
    <w:rPr>
      <w:rFonts w:ascii="Calibri" w:hAnsi="Calibri"/>
      <w:b/>
      <w:bCs/>
      <w:caps/>
      <w:sz w:val="22"/>
      <w:szCs w:val="22"/>
      <w:lang w:eastAsia="en-US"/>
    </w:rPr>
  </w:style>
  <w:style w:type="paragraph" w:customStyle="1" w:styleId="Kazalo2">
    <w:name w:val="Kazalo 2"/>
    <w:basedOn w:val="Navaden"/>
    <w:next w:val="Navaden"/>
    <w:qFormat/>
    <w:rsid w:val="00583538"/>
    <w:pPr>
      <w:numPr>
        <w:ilvl w:val="1"/>
        <w:numId w:val="13"/>
      </w:numPr>
      <w:spacing w:line="276" w:lineRule="auto"/>
      <w:ind w:left="431" w:hanging="431"/>
    </w:pPr>
    <w:rPr>
      <w:rFonts w:ascii="Calibri" w:hAnsi="Calibri"/>
      <w:b/>
      <w:bCs/>
      <w:sz w:val="22"/>
      <w:szCs w:val="22"/>
      <w:lang w:eastAsia="en-US"/>
    </w:rPr>
  </w:style>
  <w:style w:type="paragraph" w:customStyle="1" w:styleId="Kazalo3">
    <w:name w:val="Kazalo 3"/>
    <w:basedOn w:val="Navaden"/>
    <w:next w:val="Navaden"/>
    <w:qFormat/>
    <w:rsid w:val="00583538"/>
    <w:pPr>
      <w:numPr>
        <w:ilvl w:val="2"/>
        <w:numId w:val="13"/>
      </w:numPr>
      <w:spacing w:line="276" w:lineRule="auto"/>
      <w:ind w:left="113" w:hanging="113"/>
      <w:jc w:val="both"/>
    </w:pPr>
    <w:rPr>
      <w:rFonts w:ascii="Calibri" w:hAnsi="Calibri"/>
      <w:b/>
      <w:sz w:val="22"/>
      <w:szCs w:val="22"/>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sz w:val="22"/>
      <w:szCs w:val="22"/>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szCs w:val="20"/>
      <w:lang w:eastAsia="zh-CN"/>
    </w:rPr>
  </w:style>
  <w:style w:type="paragraph" w:customStyle="1" w:styleId="ListParagraph1">
    <w:name w:val="List Paragraph1"/>
    <w:basedOn w:val="Navaden"/>
    <w:rsid w:val="00583538"/>
    <w:pPr>
      <w:suppressAutoHyphens/>
      <w:spacing w:after="200" w:line="276" w:lineRule="auto"/>
      <w:ind w:left="720"/>
    </w:pPr>
    <w:rPr>
      <w:rFonts w:ascii="Calibri" w:hAnsi="Calibri" w:cs="Calibri"/>
      <w:sz w:val="22"/>
      <w:szCs w:val="22"/>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rsid w:val="00583538"/>
    <w:pPr>
      <w:suppressAutoHyphens/>
      <w:spacing w:before="100" w:after="100"/>
    </w:pPr>
    <w:rPr>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_POGLAVJE"/>
    <w:basedOn w:val="Navaden"/>
    <w:qFormat/>
    <w:rsid w:val="00437935"/>
    <w:pPr>
      <w:numPr>
        <w:numId w:val="20"/>
      </w:numPr>
    </w:pPr>
    <w:rPr>
      <w:rFonts w:asciiTheme="minorHAnsi" w:eastAsiaTheme="minorEastAsia" w:hAnsiTheme="minorHAnsi" w:cs="Arial"/>
      <w:b/>
      <w:sz w:val="20"/>
      <w:szCs w:val="20"/>
    </w:rPr>
  </w:style>
  <w:style w:type="paragraph" w:customStyle="1" w:styleId="Slog4">
    <w:name w:val="Slog4"/>
    <w:basedOn w:val="Navaden"/>
    <w:qFormat/>
    <w:rsid w:val="00E44C4B"/>
    <w:pPr>
      <w:suppressAutoHyphens/>
      <w:jc w:val="both"/>
    </w:pPr>
    <w:rPr>
      <w:rFonts w:ascii="Trebuchet MS" w:eastAsia="Calibri" w:hAnsi="Trebuchet MS" w:cs="Arial"/>
      <w:sz w:val="20"/>
      <w:szCs w:val="20"/>
      <w:lang w:eastAsia="zh-CN" w:bidi="hi-IN"/>
    </w:rPr>
  </w:style>
  <w:style w:type="paragraph" w:customStyle="1" w:styleId="Standard">
    <w:name w:val="Standard"/>
    <w:qFormat/>
    <w:rsid w:val="00E0045E"/>
    <w:pPr>
      <w:suppressAutoHyphens/>
      <w:spacing w:after="0"/>
      <w:ind w:right="6"/>
      <w:jc w:val="both"/>
      <w:textAlignment w:val="baseline"/>
    </w:pPr>
    <w:rPr>
      <w:rFonts w:eastAsiaTheme="minorHAnsi" w:cs="Calibri"/>
      <w:kern w:val="2"/>
      <w:szCs w:val="24"/>
      <w:lang w:eastAsia="zh-CN" w:bidi="hi-IN"/>
    </w:rPr>
  </w:style>
  <w:style w:type="paragraph" w:customStyle="1" w:styleId="BodyText21">
    <w:name w:val="Body Text 21"/>
    <w:basedOn w:val="Navaden"/>
    <w:qFormat/>
    <w:rsid w:val="00E0045E"/>
    <w:pPr>
      <w:suppressAutoHyphens/>
      <w:jc w:val="both"/>
    </w:pPr>
    <w:rPr>
      <w:szCs w:val="20"/>
      <w:lang w:eastAsia="zh-CN" w:bidi="hi-IN"/>
    </w:rPr>
  </w:style>
  <w:style w:type="paragraph" w:styleId="Otevilenseznam5">
    <w:name w:val="List Number 5"/>
    <w:basedOn w:val="Navaden"/>
    <w:uiPriority w:val="99"/>
    <w:semiHidden/>
    <w:unhideWhenUsed/>
    <w:rsid w:val="00B238A8"/>
    <w:pPr>
      <w:numPr>
        <w:numId w:val="59"/>
      </w:numPr>
      <w:spacing w:after="200" w:line="288" w:lineRule="auto"/>
      <w:contextualSpacing/>
    </w:pPr>
    <w:rPr>
      <w:rFonts w:asciiTheme="minorHAnsi" w:eastAsiaTheme="minorEastAsia" w:hAnsiTheme="minorHAnsi" w:cstheme="minorBidi"/>
      <w:sz w:val="22"/>
      <w:szCs w:val="22"/>
    </w:rPr>
  </w:style>
  <w:style w:type="character" w:customStyle="1" w:styleId="ui-chkbox-label">
    <w:name w:val="ui-chkbox-label"/>
    <w:basedOn w:val="Privzetapisavaodstavka"/>
    <w:rsid w:val="00BF61F7"/>
  </w:style>
  <w:style w:type="paragraph" w:customStyle="1" w:styleId="Odstavekpogodba">
    <w:name w:val="Odstavek_pogodba"/>
    <w:basedOn w:val="Navaden"/>
    <w:link w:val="OdstavekpogodbaZnak"/>
    <w:qFormat/>
    <w:rsid w:val="00C71F47"/>
    <w:pPr>
      <w:keepNext/>
      <w:numPr>
        <w:numId w:val="64"/>
      </w:numPr>
      <w:jc w:val="both"/>
    </w:pPr>
    <w:rPr>
      <w:rFonts w:asciiTheme="minorHAnsi" w:eastAsiaTheme="minorEastAsia" w:hAnsiTheme="minorHAnsi" w:cs="Arial"/>
      <w:sz w:val="20"/>
      <w:szCs w:val="20"/>
    </w:rPr>
  </w:style>
  <w:style w:type="character" w:customStyle="1" w:styleId="OdstavekpogodbaZnak">
    <w:name w:val="Odstavek_pogodba Znak"/>
    <w:basedOn w:val="Privzetapisavaodstavka"/>
    <w:link w:val="Odstavekpogodba"/>
    <w:rsid w:val="00C71F47"/>
    <w:rPr>
      <w:rFonts w:cs="Arial"/>
      <w:sz w:val="20"/>
      <w:szCs w:val="20"/>
    </w:rPr>
  </w:style>
  <w:style w:type="paragraph" w:customStyle="1" w:styleId="Pogodba">
    <w:name w:val="Pogodba"/>
    <w:aliases w:val="člen"/>
    <w:basedOn w:val="Navaden"/>
    <w:link w:val="PogodbaZnak"/>
    <w:qFormat/>
    <w:rsid w:val="007D5D09"/>
    <w:pPr>
      <w:keepNext/>
      <w:numPr>
        <w:numId w:val="17"/>
      </w:numPr>
      <w:spacing w:after="120"/>
      <w:ind w:left="714" w:hanging="357"/>
      <w:jc w:val="center"/>
    </w:pPr>
    <w:rPr>
      <w:rFonts w:asciiTheme="minorHAnsi" w:hAnsiTheme="minorHAnsi" w:cstheme="minorHAnsi"/>
      <w:sz w:val="20"/>
      <w:szCs w:val="20"/>
    </w:rPr>
  </w:style>
  <w:style w:type="character" w:customStyle="1" w:styleId="PogodbaZnak">
    <w:name w:val="Pogodba Znak"/>
    <w:aliases w:val="člen Znak"/>
    <w:basedOn w:val="Privzetapisavaodstavka"/>
    <w:link w:val="Pogodba"/>
    <w:rsid w:val="007D5D09"/>
    <w:rPr>
      <w:rFonts w:eastAsia="Times New Roman" w:cstheme="minorHAnsi"/>
      <w:sz w:val="20"/>
      <w:szCs w:val="20"/>
    </w:rPr>
  </w:style>
  <w:style w:type="paragraph" w:customStyle="1" w:styleId="lenpogodba">
    <w:name w:val="Člen_pogodba"/>
    <w:basedOn w:val="Odstavekseznama"/>
    <w:qFormat/>
    <w:rsid w:val="00A42A65"/>
    <w:pPr>
      <w:keepNext/>
      <w:numPr>
        <w:numId w:val="106"/>
      </w:numPr>
      <w:spacing w:after="120" w:line="240" w:lineRule="auto"/>
      <w:ind w:left="714" w:hanging="357"/>
      <w:jc w:val="center"/>
    </w:pPr>
    <w:rPr>
      <w:rFonts w:cs="Arial"/>
      <w:sz w:val="20"/>
      <w:szCs w:val="20"/>
    </w:rPr>
  </w:style>
  <w:style w:type="table" w:styleId="Tabelasvetlamrea">
    <w:name w:val="Grid Table Light"/>
    <w:basedOn w:val="Navadnatabela"/>
    <w:uiPriority w:val="40"/>
    <w:rsid w:val="004750C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794462">
      <w:bodyDiv w:val="1"/>
      <w:marLeft w:val="0"/>
      <w:marRight w:val="0"/>
      <w:marTop w:val="0"/>
      <w:marBottom w:val="0"/>
      <w:divBdr>
        <w:top w:val="none" w:sz="0" w:space="0" w:color="auto"/>
        <w:left w:val="none" w:sz="0" w:space="0" w:color="auto"/>
        <w:bottom w:val="none" w:sz="0" w:space="0" w:color="auto"/>
        <w:right w:val="none" w:sz="0" w:space="0" w:color="auto"/>
      </w:divBdr>
      <w:divsChild>
        <w:div w:id="767506659">
          <w:marLeft w:val="0"/>
          <w:marRight w:val="0"/>
          <w:marTop w:val="0"/>
          <w:marBottom w:val="0"/>
          <w:divBdr>
            <w:top w:val="none" w:sz="0" w:space="0" w:color="auto"/>
            <w:left w:val="none" w:sz="0" w:space="0" w:color="auto"/>
            <w:bottom w:val="none" w:sz="0" w:space="0" w:color="auto"/>
            <w:right w:val="none" w:sz="0" w:space="0" w:color="auto"/>
          </w:divBdr>
        </w:div>
        <w:div w:id="140075656">
          <w:marLeft w:val="0"/>
          <w:marRight w:val="0"/>
          <w:marTop w:val="150"/>
          <w:marBottom w:val="150"/>
          <w:divBdr>
            <w:top w:val="none" w:sz="0" w:space="0" w:color="auto"/>
            <w:left w:val="none" w:sz="0" w:space="0" w:color="auto"/>
            <w:bottom w:val="none" w:sz="0" w:space="0" w:color="auto"/>
            <w:right w:val="none" w:sz="0" w:space="0" w:color="auto"/>
          </w:divBdr>
        </w:div>
      </w:divsChild>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4585958">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0796513">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2653874">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462068590">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592469671">
      <w:bodyDiv w:val="1"/>
      <w:marLeft w:val="0"/>
      <w:marRight w:val="0"/>
      <w:marTop w:val="0"/>
      <w:marBottom w:val="0"/>
      <w:divBdr>
        <w:top w:val="none" w:sz="0" w:space="0" w:color="auto"/>
        <w:left w:val="none" w:sz="0" w:space="0" w:color="auto"/>
        <w:bottom w:val="none" w:sz="0" w:space="0" w:color="auto"/>
        <w:right w:val="none" w:sz="0" w:space="0" w:color="auto"/>
      </w:divBdr>
    </w:div>
    <w:div w:id="1610232347">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74339574">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0210940">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28113584">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807423A758B4F3994CEFFF659671678"/>
        <w:category>
          <w:name w:val="Splošno"/>
          <w:gallery w:val="placeholder"/>
        </w:category>
        <w:types>
          <w:type w:val="bbPlcHdr"/>
        </w:types>
        <w:behaviors>
          <w:behavior w:val="content"/>
        </w:behaviors>
        <w:guid w:val="{4617329B-B7F7-4FF8-A15C-9FD980340671}"/>
      </w:docPartPr>
      <w:docPartBody>
        <w:p w:rsidR="000F38AC" w:rsidRDefault="00C63FF3" w:rsidP="00C63FF3">
          <w:pPr>
            <w:pStyle w:val="A807423A758B4F3994CEFFF6596716788"/>
          </w:pPr>
          <w:r w:rsidRPr="004822CF">
            <w:rPr>
              <w:rFonts w:cstheme="minorHAnsi"/>
              <w:color w:val="808080" w:themeColor="background1" w:themeShade="80"/>
            </w:rPr>
            <w:t>Vpišite številko, ki jo določi ponudnik</w:t>
          </w:r>
        </w:p>
      </w:docPartBody>
    </w:docPart>
    <w:docPart>
      <w:docPartPr>
        <w:name w:val="689E9735DFC644ADB17C428A9E54F7AE"/>
        <w:category>
          <w:name w:val="Splošno"/>
          <w:gallery w:val="placeholder"/>
        </w:category>
        <w:types>
          <w:type w:val="bbPlcHdr"/>
        </w:types>
        <w:behaviors>
          <w:behavior w:val="content"/>
        </w:behaviors>
        <w:guid w:val="{DF97BFAA-F6CE-44F5-ABB9-62812B72D7F7}"/>
      </w:docPartPr>
      <w:docPartBody>
        <w:p w:rsidR="000F38AC" w:rsidRDefault="00C63FF3" w:rsidP="00C63FF3">
          <w:pPr>
            <w:pStyle w:val="689E9735DFC644ADB17C428A9E54F7AE8"/>
          </w:pPr>
          <w:r w:rsidRPr="004822CF">
            <w:rPr>
              <w:rFonts w:cstheme="minorHAnsi"/>
              <w:color w:val="808080" w:themeColor="background1" w:themeShade="80"/>
            </w:rPr>
            <w:t>Izberite datum</w:t>
          </w:r>
        </w:p>
      </w:docPartBody>
    </w:docPart>
    <w:docPart>
      <w:docPartPr>
        <w:name w:val="A35FB4C555AA4838B2FF9C98B56C88EA"/>
        <w:category>
          <w:name w:val="Splošno"/>
          <w:gallery w:val="placeholder"/>
        </w:category>
        <w:types>
          <w:type w:val="bbPlcHdr"/>
        </w:types>
        <w:behaviors>
          <w:behavior w:val="content"/>
        </w:behaviors>
        <w:guid w:val="{B453E5D9-EF90-42D8-9FBE-6C921B045F2D}"/>
      </w:docPartPr>
      <w:docPartBody>
        <w:p w:rsidR="000F38AC" w:rsidRDefault="00C63FF3" w:rsidP="00C63FF3">
          <w:pPr>
            <w:pStyle w:val="A35FB4C555AA4838B2FF9C98B56C88EA8"/>
          </w:pPr>
          <w:r w:rsidRPr="004822CF">
            <w:rPr>
              <w:rStyle w:val="Besedilooznabemesta"/>
              <w:rFonts w:cstheme="minorHAnsi"/>
            </w:rPr>
            <w:t>Vpišite ime kraja</w:t>
          </w:r>
        </w:p>
      </w:docPartBody>
    </w:docPart>
    <w:docPart>
      <w:docPartPr>
        <w:name w:val="1367684B655943CDB5F2B00BFFF2A536"/>
        <w:category>
          <w:name w:val="Splošno"/>
          <w:gallery w:val="placeholder"/>
        </w:category>
        <w:types>
          <w:type w:val="bbPlcHdr"/>
        </w:types>
        <w:behaviors>
          <w:behavior w:val="content"/>
        </w:behaviors>
        <w:guid w:val="{A41ACA72-1249-4A77-81B7-B2A2B275699E}"/>
      </w:docPartPr>
      <w:docPartBody>
        <w:p w:rsidR="000F38AC" w:rsidRDefault="00C63FF3" w:rsidP="00C63FF3">
          <w:pPr>
            <w:pStyle w:val="1367684B655943CDB5F2B00BFFF2A5368"/>
          </w:pPr>
          <w:r w:rsidRPr="004822CF">
            <w:rPr>
              <w:rStyle w:val="Besedilooznabemesta"/>
              <w:rFonts w:cstheme="minorHAnsi"/>
            </w:rPr>
            <w:t>Vpišite uradno ime/naziv ponudnika.</w:t>
          </w:r>
        </w:p>
      </w:docPartBody>
    </w:docPart>
    <w:docPart>
      <w:docPartPr>
        <w:name w:val="1924CDD15F1B433291EF3B3B1CE41608"/>
        <w:category>
          <w:name w:val="Splošno"/>
          <w:gallery w:val="placeholder"/>
        </w:category>
        <w:types>
          <w:type w:val="bbPlcHdr"/>
        </w:types>
        <w:behaviors>
          <w:behavior w:val="content"/>
        </w:behaviors>
        <w:guid w:val="{34471102-2667-4BA9-A736-A0D933156201}"/>
      </w:docPartPr>
      <w:docPartBody>
        <w:p w:rsidR="000F38AC" w:rsidRDefault="00C63FF3" w:rsidP="00C63FF3">
          <w:pPr>
            <w:pStyle w:val="1924CDD15F1B433291EF3B3B1CE416088"/>
          </w:pPr>
          <w:r w:rsidRPr="004822CF">
            <w:rPr>
              <w:rFonts w:cstheme="minorHAnsi"/>
              <w:color w:val="808080" w:themeColor="background1" w:themeShade="80"/>
            </w:rPr>
            <w:t>Vpišite ime in priimek podpisnika ponudbe</w:t>
          </w:r>
        </w:p>
      </w:docPartBody>
    </w:docPart>
    <w:docPart>
      <w:docPartPr>
        <w:name w:val="053F8BB24CA64F59924745FEA8D8A6C0"/>
        <w:category>
          <w:name w:val="Splošno"/>
          <w:gallery w:val="placeholder"/>
        </w:category>
        <w:types>
          <w:type w:val="bbPlcHdr"/>
        </w:types>
        <w:behaviors>
          <w:behavior w:val="content"/>
        </w:behaviors>
        <w:guid w:val="{9BCAA332-2129-44B0-BFF7-5CB5FCF3EC6A}"/>
      </w:docPartPr>
      <w:docPartBody>
        <w:p w:rsidR="000F38AC" w:rsidRDefault="00C63FF3" w:rsidP="00C63FF3">
          <w:pPr>
            <w:pStyle w:val="053F8BB24CA64F59924745FEA8D8A6C08"/>
          </w:pPr>
          <w:r w:rsidRPr="004822CF">
            <w:rPr>
              <w:rFonts w:cstheme="minorHAnsi"/>
              <w:color w:val="808080" w:themeColor="background1" w:themeShade="80"/>
            </w:rPr>
            <w:t>Izberite datum</w:t>
          </w:r>
        </w:p>
      </w:docPartBody>
    </w:docPart>
    <w:docPart>
      <w:docPartPr>
        <w:name w:val="A70AA15C5F2545D99EA902DEB3EC10CC"/>
        <w:category>
          <w:name w:val="Splošno"/>
          <w:gallery w:val="placeholder"/>
        </w:category>
        <w:types>
          <w:type w:val="bbPlcHdr"/>
        </w:types>
        <w:behaviors>
          <w:behavior w:val="content"/>
        </w:behaviors>
        <w:guid w:val="{0F67A6AD-FC08-4685-BDF9-10F8792A54A9}"/>
      </w:docPartPr>
      <w:docPartBody>
        <w:p w:rsidR="00212B85" w:rsidRDefault="00B06F0E" w:rsidP="00B06F0E">
          <w:pPr>
            <w:pStyle w:val="A70AA15C5F2545D99EA902DEB3EC10CC"/>
          </w:pPr>
          <w:r w:rsidRPr="00393420">
            <w:rPr>
              <w:rFonts w:cstheme="minorHAnsi"/>
              <w:color w:val="808080" w:themeColor="background1" w:themeShade="80"/>
            </w:rPr>
            <w:t>Vpišite število</w:t>
          </w:r>
          <w:r w:rsidRPr="00393420">
            <w:rPr>
              <w:rStyle w:val="Besedilooznabemesta"/>
            </w:rPr>
            <w:t>.</w:t>
          </w:r>
        </w:p>
      </w:docPartBody>
    </w:docPart>
    <w:docPart>
      <w:docPartPr>
        <w:name w:val="5CF5BE557D51498280581826756538BB"/>
        <w:category>
          <w:name w:val="Splošno"/>
          <w:gallery w:val="placeholder"/>
        </w:category>
        <w:types>
          <w:type w:val="bbPlcHdr"/>
        </w:types>
        <w:behaviors>
          <w:behavior w:val="content"/>
        </w:behaviors>
        <w:guid w:val="{FD8C6196-0B17-4972-8192-8A61DD1C3DEA}"/>
      </w:docPartPr>
      <w:docPartBody>
        <w:p w:rsidR="00212B85" w:rsidRDefault="00B06F0E" w:rsidP="00B06F0E">
          <w:pPr>
            <w:pStyle w:val="5CF5BE557D51498280581826756538BB"/>
          </w:pPr>
          <w:r w:rsidRPr="00ED23B1">
            <w:rPr>
              <w:rStyle w:val="Besedilooznabemesta"/>
              <w:rFonts w:cstheme="minorHAnsi"/>
            </w:rPr>
            <w:t>Izberite element.</w:t>
          </w:r>
        </w:p>
      </w:docPartBody>
    </w:docPart>
    <w:docPart>
      <w:docPartPr>
        <w:name w:val="1AB353EF8AEA403B9BA9D705C408D1DF"/>
        <w:category>
          <w:name w:val="Splošno"/>
          <w:gallery w:val="placeholder"/>
        </w:category>
        <w:types>
          <w:type w:val="bbPlcHdr"/>
        </w:types>
        <w:behaviors>
          <w:behavior w:val="content"/>
        </w:behaviors>
        <w:guid w:val="{CA0C496A-F2DF-4D02-985B-BF0480DBD05E}"/>
      </w:docPartPr>
      <w:docPartBody>
        <w:p w:rsidR="00212B85" w:rsidRDefault="00B06F0E" w:rsidP="00B06F0E">
          <w:pPr>
            <w:pStyle w:val="1AB353EF8AEA403B9BA9D705C408D1DF"/>
          </w:pPr>
          <w:r w:rsidRPr="00393420">
            <w:rPr>
              <w:rFonts w:cstheme="minorHAnsi"/>
              <w:color w:val="808080" w:themeColor="background1" w:themeShade="80"/>
            </w:rPr>
            <w:t>Vpišite število</w:t>
          </w:r>
          <w:r w:rsidRPr="00393420">
            <w:rPr>
              <w:rStyle w:val="Besedilooznabemesta"/>
            </w:rPr>
            <w:t>.</w:t>
          </w:r>
        </w:p>
      </w:docPartBody>
    </w:docPart>
    <w:docPart>
      <w:docPartPr>
        <w:name w:val="42DEDD019C2A42C58DE44803C0191DC3"/>
        <w:category>
          <w:name w:val="Splošno"/>
          <w:gallery w:val="placeholder"/>
        </w:category>
        <w:types>
          <w:type w:val="bbPlcHdr"/>
        </w:types>
        <w:behaviors>
          <w:behavior w:val="content"/>
        </w:behaviors>
        <w:guid w:val="{ED997DCD-4182-47E2-8E07-3B8D2D1017BC}"/>
      </w:docPartPr>
      <w:docPartBody>
        <w:p w:rsidR="00212B85" w:rsidRDefault="00B06F0E" w:rsidP="00B06F0E">
          <w:pPr>
            <w:pStyle w:val="42DEDD019C2A42C58DE44803C0191DC3"/>
          </w:pPr>
          <w:r w:rsidRPr="00ED23B1">
            <w:rPr>
              <w:rStyle w:val="Besedilooznabemesta"/>
              <w:rFonts w:cstheme="minorHAnsi"/>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231"/>
    <w:rsid w:val="000100A3"/>
    <w:rsid w:val="00031D4C"/>
    <w:rsid w:val="00040C39"/>
    <w:rsid w:val="00070531"/>
    <w:rsid w:val="000F2F24"/>
    <w:rsid w:val="000F38AC"/>
    <w:rsid w:val="001164D7"/>
    <w:rsid w:val="001B1A60"/>
    <w:rsid w:val="001E6328"/>
    <w:rsid w:val="00212B85"/>
    <w:rsid w:val="002170E7"/>
    <w:rsid w:val="00293E6D"/>
    <w:rsid w:val="002E27B7"/>
    <w:rsid w:val="003B788E"/>
    <w:rsid w:val="003E674D"/>
    <w:rsid w:val="003F2C6B"/>
    <w:rsid w:val="0040606F"/>
    <w:rsid w:val="00433135"/>
    <w:rsid w:val="00440422"/>
    <w:rsid w:val="004427EF"/>
    <w:rsid w:val="004508CC"/>
    <w:rsid w:val="00451CB5"/>
    <w:rsid w:val="0047745C"/>
    <w:rsid w:val="004B449C"/>
    <w:rsid w:val="00501C0D"/>
    <w:rsid w:val="00515C36"/>
    <w:rsid w:val="00582A0F"/>
    <w:rsid w:val="005C199F"/>
    <w:rsid w:val="006A0F3F"/>
    <w:rsid w:val="006D6831"/>
    <w:rsid w:val="00713FFD"/>
    <w:rsid w:val="0071687B"/>
    <w:rsid w:val="007A3231"/>
    <w:rsid w:val="007A4D0D"/>
    <w:rsid w:val="00917C85"/>
    <w:rsid w:val="009A1713"/>
    <w:rsid w:val="009C65A5"/>
    <w:rsid w:val="00AA1E61"/>
    <w:rsid w:val="00AA3D90"/>
    <w:rsid w:val="00B06F0E"/>
    <w:rsid w:val="00B3603D"/>
    <w:rsid w:val="00B41E15"/>
    <w:rsid w:val="00B711C9"/>
    <w:rsid w:val="00B87585"/>
    <w:rsid w:val="00B960D7"/>
    <w:rsid w:val="00C466C0"/>
    <w:rsid w:val="00C63FF3"/>
    <w:rsid w:val="00C77183"/>
    <w:rsid w:val="00D44BE7"/>
    <w:rsid w:val="00DD25B0"/>
    <w:rsid w:val="00E1606B"/>
    <w:rsid w:val="00E84307"/>
    <w:rsid w:val="00EB4875"/>
    <w:rsid w:val="00FC74E6"/>
    <w:rsid w:val="00FE73F9"/>
    <w:rsid w:val="00FF79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212B85"/>
    <w:rPr>
      <w:color w:val="808080"/>
    </w:rPr>
  </w:style>
  <w:style w:type="paragraph" w:customStyle="1" w:styleId="A807423A758B4F3994CEFFF6596716788">
    <w:name w:val="A807423A758B4F3994CEFFF6596716788"/>
    <w:rsid w:val="00C63FF3"/>
    <w:pPr>
      <w:spacing w:after="0" w:line="240" w:lineRule="auto"/>
      <w:jc w:val="both"/>
    </w:pPr>
  </w:style>
  <w:style w:type="paragraph" w:customStyle="1" w:styleId="689E9735DFC644ADB17C428A9E54F7AE8">
    <w:name w:val="689E9735DFC644ADB17C428A9E54F7AE8"/>
    <w:rsid w:val="00C63FF3"/>
    <w:pPr>
      <w:spacing w:after="0" w:line="240" w:lineRule="auto"/>
      <w:jc w:val="both"/>
    </w:pPr>
  </w:style>
  <w:style w:type="paragraph" w:customStyle="1" w:styleId="A35FB4C555AA4838B2FF9C98B56C88EA8">
    <w:name w:val="A35FB4C555AA4838B2FF9C98B56C88EA8"/>
    <w:rsid w:val="00C63FF3"/>
    <w:pPr>
      <w:spacing w:after="0" w:line="240" w:lineRule="auto"/>
      <w:jc w:val="both"/>
    </w:pPr>
  </w:style>
  <w:style w:type="paragraph" w:customStyle="1" w:styleId="1367684B655943CDB5F2B00BFFF2A5368">
    <w:name w:val="1367684B655943CDB5F2B00BFFF2A5368"/>
    <w:rsid w:val="00C63FF3"/>
    <w:pPr>
      <w:spacing w:after="0" w:line="240" w:lineRule="auto"/>
      <w:jc w:val="both"/>
    </w:pPr>
  </w:style>
  <w:style w:type="paragraph" w:customStyle="1" w:styleId="1924CDD15F1B433291EF3B3B1CE416088">
    <w:name w:val="1924CDD15F1B433291EF3B3B1CE416088"/>
    <w:rsid w:val="00C63FF3"/>
    <w:pPr>
      <w:spacing w:after="0" w:line="240" w:lineRule="auto"/>
      <w:jc w:val="both"/>
    </w:pPr>
  </w:style>
  <w:style w:type="paragraph" w:customStyle="1" w:styleId="053F8BB24CA64F59924745FEA8D8A6C08">
    <w:name w:val="053F8BB24CA64F59924745FEA8D8A6C08"/>
    <w:rsid w:val="00C63FF3"/>
    <w:pPr>
      <w:spacing w:after="0" w:line="240" w:lineRule="auto"/>
      <w:jc w:val="both"/>
    </w:pPr>
  </w:style>
  <w:style w:type="paragraph" w:customStyle="1" w:styleId="9B7A86C4518B4D18A214D079F8ABF2FD4">
    <w:name w:val="9B7A86C4518B4D18A214D079F8ABF2FD4"/>
    <w:rsid w:val="00C63FF3"/>
    <w:pPr>
      <w:spacing w:after="0" w:line="240" w:lineRule="auto"/>
    </w:pPr>
    <w:rPr>
      <w:rFonts w:ascii="Times New Roman" w:eastAsia="Times New Roman" w:hAnsi="Times New Roman" w:cs="Times New Roman"/>
      <w:sz w:val="24"/>
      <w:szCs w:val="24"/>
    </w:rPr>
  </w:style>
  <w:style w:type="paragraph" w:customStyle="1" w:styleId="4C5B57292E9A47FEBECDE2C6645746B97">
    <w:name w:val="4C5B57292E9A47FEBECDE2C6645746B97"/>
    <w:rsid w:val="00C63FF3"/>
    <w:pPr>
      <w:spacing w:after="0" w:line="240" w:lineRule="auto"/>
    </w:pPr>
    <w:rPr>
      <w:rFonts w:ascii="Times New Roman" w:eastAsia="Times New Roman" w:hAnsi="Times New Roman" w:cs="Times New Roman"/>
      <w:sz w:val="24"/>
      <w:szCs w:val="24"/>
    </w:rPr>
  </w:style>
  <w:style w:type="paragraph" w:customStyle="1" w:styleId="419C11B8CF8F47F5BC6E0DAE78955F3F5">
    <w:name w:val="419C11B8CF8F47F5BC6E0DAE78955F3F5"/>
    <w:rsid w:val="00C63FF3"/>
    <w:pPr>
      <w:spacing w:after="0" w:line="240" w:lineRule="auto"/>
    </w:pPr>
    <w:rPr>
      <w:rFonts w:ascii="Times New Roman" w:eastAsia="Times New Roman" w:hAnsi="Times New Roman" w:cs="Times New Roman"/>
      <w:sz w:val="24"/>
      <w:szCs w:val="24"/>
    </w:rPr>
  </w:style>
  <w:style w:type="paragraph" w:customStyle="1" w:styleId="A22EDE1179BF4D65A36189FF67FE2D285">
    <w:name w:val="A22EDE1179BF4D65A36189FF67FE2D285"/>
    <w:rsid w:val="00C63FF3"/>
    <w:pPr>
      <w:spacing w:after="0" w:line="240" w:lineRule="auto"/>
    </w:pPr>
    <w:rPr>
      <w:rFonts w:ascii="Times New Roman" w:eastAsia="Times New Roman" w:hAnsi="Times New Roman" w:cs="Times New Roman"/>
      <w:sz w:val="24"/>
      <w:szCs w:val="24"/>
    </w:rPr>
  </w:style>
  <w:style w:type="paragraph" w:customStyle="1" w:styleId="4A4855A416674165B2D75C2CFA0D1EC55">
    <w:name w:val="4A4855A416674165B2D75C2CFA0D1EC55"/>
    <w:rsid w:val="00C63FF3"/>
    <w:pPr>
      <w:spacing w:after="0" w:line="240" w:lineRule="auto"/>
    </w:pPr>
    <w:rPr>
      <w:rFonts w:ascii="Times New Roman" w:eastAsia="Times New Roman" w:hAnsi="Times New Roman" w:cs="Times New Roman"/>
      <w:sz w:val="24"/>
      <w:szCs w:val="24"/>
    </w:rPr>
  </w:style>
  <w:style w:type="paragraph" w:customStyle="1" w:styleId="78C3E6E3A6D84BC288657E8F73FF632B5">
    <w:name w:val="78C3E6E3A6D84BC288657E8F73FF632B5"/>
    <w:rsid w:val="00C63FF3"/>
    <w:pPr>
      <w:spacing w:after="0" w:line="240" w:lineRule="auto"/>
    </w:pPr>
    <w:rPr>
      <w:rFonts w:ascii="Times New Roman" w:eastAsia="Times New Roman" w:hAnsi="Times New Roman" w:cs="Times New Roman"/>
      <w:sz w:val="24"/>
      <w:szCs w:val="24"/>
    </w:rPr>
  </w:style>
  <w:style w:type="paragraph" w:customStyle="1" w:styleId="BA0F2E07E5D044C18F692DDA863935878">
    <w:name w:val="BA0F2E07E5D044C18F692DDA863935878"/>
    <w:rsid w:val="00C63FF3"/>
    <w:pPr>
      <w:spacing w:after="0" w:line="240" w:lineRule="auto"/>
      <w:jc w:val="both"/>
    </w:pPr>
  </w:style>
  <w:style w:type="paragraph" w:customStyle="1" w:styleId="DA123845328B4AE489E1D9AF11A8917A8">
    <w:name w:val="DA123845328B4AE489E1D9AF11A8917A8"/>
    <w:rsid w:val="00C63FF3"/>
    <w:pPr>
      <w:spacing w:after="0" w:line="240" w:lineRule="auto"/>
      <w:jc w:val="both"/>
    </w:pPr>
  </w:style>
  <w:style w:type="paragraph" w:customStyle="1" w:styleId="66CC421064CC425A9B144DF52FBDDF888">
    <w:name w:val="66CC421064CC425A9B144DF52FBDDF888"/>
    <w:rsid w:val="00C63FF3"/>
    <w:pPr>
      <w:spacing w:after="0" w:line="240" w:lineRule="auto"/>
      <w:jc w:val="both"/>
    </w:pPr>
  </w:style>
  <w:style w:type="paragraph" w:customStyle="1" w:styleId="E9764CD8643945EDAE65FA05D773FB2E8">
    <w:name w:val="E9764CD8643945EDAE65FA05D773FB2E8"/>
    <w:rsid w:val="00C63FF3"/>
    <w:pPr>
      <w:spacing w:after="0" w:line="240" w:lineRule="auto"/>
      <w:jc w:val="both"/>
    </w:pPr>
  </w:style>
  <w:style w:type="paragraph" w:customStyle="1" w:styleId="077BB36D8A9846B2A493BCD75C34BE418">
    <w:name w:val="077BB36D8A9846B2A493BCD75C34BE418"/>
    <w:rsid w:val="00C63FF3"/>
    <w:pPr>
      <w:spacing w:after="0" w:line="240" w:lineRule="auto"/>
      <w:jc w:val="both"/>
    </w:pPr>
  </w:style>
  <w:style w:type="paragraph" w:customStyle="1" w:styleId="8BDE6EBF7A5347149A3E6F9C20E5BD298">
    <w:name w:val="8BDE6EBF7A5347149A3E6F9C20E5BD298"/>
    <w:rsid w:val="00C63FF3"/>
    <w:pPr>
      <w:spacing w:after="0" w:line="240" w:lineRule="auto"/>
      <w:jc w:val="both"/>
    </w:pPr>
  </w:style>
  <w:style w:type="paragraph" w:customStyle="1" w:styleId="DF0C8F86F93B4846A146CD8D709C1B928">
    <w:name w:val="DF0C8F86F93B4846A146CD8D709C1B928"/>
    <w:rsid w:val="00C63FF3"/>
    <w:pPr>
      <w:spacing w:after="0" w:line="240" w:lineRule="auto"/>
      <w:jc w:val="both"/>
    </w:pPr>
  </w:style>
  <w:style w:type="paragraph" w:customStyle="1" w:styleId="82CC3860679A4B90BAD0132B034740048">
    <w:name w:val="82CC3860679A4B90BAD0132B034740048"/>
    <w:rsid w:val="00C63FF3"/>
    <w:pPr>
      <w:spacing w:after="0" w:line="240" w:lineRule="auto"/>
      <w:jc w:val="both"/>
    </w:pPr>
  </w:style>
  <w:style w:type="paragraph" w:customStyle="1" w:styleId="4687869913F14BF0B6AEF2ABE041937D8">
    <w:name w:val="4687869913F14BF0B6AEF2ABE041937D8"/>
    <w:rsid w:val="00C63FF3"/>
    <w:pPr>
      <w:spacing w:after="0" w:line="240" w:lineRule="auto"/>
      <w:jc w:val="both"/>
    </w:pPr>
  </w:style>
  <w:style w:type="paragraph" w:customStyle="1" w:styleId="1CB6833D011E486B8D28BE3BB148C86C8">
    <w:name w:val="1CB6833D011E486B8D28BE3BB148C86C8"/>
    <w:rsid w:val="00C63FF3"/>
    <w:pPr>
      <w:spacing w:after="0" w:line="240" w:lineRule="auto"/>
      <w:jc w:val="both"/>
    </w:pPr>
  </w:style>
  <w:style w:type="paragraph" w:customStyle="1" w:styleId="8612B94C83C445C58B9A750349BB7DB08">
    <w:name w:val="8612B94C83C445C58B9A750349BB7DB08"/>
    <w:rsid w:val="00C63FF3"/>
    <w:pPr>
      <w:spacing w:after="0" w:line="240" w:lineRule="auto"/>
      <w:jc w:val="both"/>
    </w:pPr>
  </w:style>
  <w:style w:type="paragraph" w:customStyle="1" w:styleId="11C7A4BC089F4118B5F217DBED8A42458">
    <w:name w:val="11C7A4BC089F4118B5F217DBED8A42458"/>
    <w:rsid w:val="00C63FF3"/>
    <w:pPr>
      <w:spacing w:after="0" w:line="240" w:lineRule="auto"/>
      <w:jc w:val="both"/>
    </w:pPr>
  </w:style>
  <w:style w:type="paragraph" w:customStyle="1" w:styleId="E663E40CB12146019E7BF8BCC936ECA73">
    <w:name w:val="E663E40CB12146019E7BF8BCC936ECA73"/>
    <w:rsid w:val="00C63FF3"/>
    <w:pPr>
      <w:spacing w:after="0" w:line="240" w:lineRule="auto"/>
      <w:jc w:val="both"/>
    </w:pPr>
  </w:style>
  <w:style w:type="paragraph" w:customStyle="1" w:styleId="DE80A304766A48B997D657CE8254248B3">
    <w:name w:val="DE80A304766A48B997D657CE8254248B3"/>
    <w:rsid w:val="00C63FF3"/>
    <w:pPr>
      <w:spacing w:after="0" w:line="240" w:lineRule="auto"/>
      <w:jc w:val="both"/>
    </w:pPr>
  </w:style>
  <w:style w:type="paragraph" w:customStyle="1" w:styleId="C929BF461FFD4CC39E346BC641CC41A73">
    <w:name w:val="C929BF461FFD4CC39E346BC641CC41A73"/>
    <w:rsid w:val="00C63FF3"/>
    <w:pPr>
      <w:spacing w:after="0" w:line="240" w:lineRule="auto"/>
      <w:jc w:val="both"/>
    </w:pPr>
  </w:style>
  <w:style w:type="paragraph" w:customStyle="1" w:styleId="31727B09684942839C5EF1AE9C3181828">
    <w:name w:val="31727B09684942839C5EF1AE9C3181828"/>
    <w:rsid w:val="00C63FF3"/>
    <w:pPr>
      <w:spacing w:after="0" w:line="240" w:lineRule="auto"/>
      <w:jc w:val="both"/>
    </w:pPr>
  </w:style>
  <w:style w:type="paragraph" w:customStyle="1" w:styleId="7CE1BB15AF4F4C8E9D4F238AF41740C28">
    <w:name w:val="7CE1BB15AF4F4C8E9D4F238AF41740C28"/>
    <w:rsid w:val="00C63FF3"/>
    <w:pPr>
      <w:spacing w:after="0" w:line="240" w:lineRule="auto"/>
      <w:jc w:val="both"/>
    </w:pPr>
  </w:style>
  <w:style w:type="paragraph" w:customStyle="1" w:styleId="D015336C868A46DF8A07F83644C308928">
    <w:name w:val="D015336C868A46DF8A07F83644C308928"/>
    <w:rsid w:val="00C63FF3"/>
    <w:pPr>
      <w:spacing w:after="0" w:line="240" w:lineRule="auto"/>
      <w:jc w:val="both"/>
    </w:pPr>
  </w:style>
  <w:style w:type="paragraph" w:customStyle="1" w:styleId="E10DED3B80E8412589C21EE1AC5614E98">
    <w:name w:val="E10DED3B80E8412589C21EE1AC5614E98"/>
    <w:rsid w:val="00C63FF3"/>
    <w:pPr>
      <w:spacing w:after="120" w:line="288" w:lineRule="auto"/>
    </w:pPr>
  </w:style>
  <w:style w:type="paragraph" w:customStyle="1" w:styleId="B75B2CD1653A4B76972600FC716AC6D08">
    <w:name w:val="B75B2CD1653A4B76972600FC716AC6D08"/>
    <w:rsid w:val="00C63FF3"/>
    <w:pPr>
      <w:spacing w:after="120" w:line="288" w:lineRule="auto"/>
    </w:pPr>
  </w:style>
  <w:style w:type="paragraph" w:customStyle="1" w:styleId="7B48075661E94A70B03E91C72FC22CD98">
    <w:name w:val="7B48075661E94A70B03E91C72FC22CD98"/>
    <w:rsid w:val="00C63FF3"/>
    <w:pPr>
      <w:spacing w:after="120" w:line="288" w:lineRule="auto"/>
    </w:pPr>
  </w:style>
  <w:style w:type="paragraph" w:customStyle="1" w:styleId="F413C66597944AFFA8CCD6FE440755D13">
    <w:name w:val="F413C66597944AFFA8CCD6FE440755D13"/>
    <w:rsid w:val="00C63FF3"/>
    <w:pPr>
      <w:spacing w:after="120" w:line="288" w:lineRule="auto"/>
    </w:pPr>
  </w:style>
  <w:style w:type="paragraph" w:customStyle="1" w:styleId="9234161EEA26438AA40FE4F0ED3322E18">
    <w:name w:val="9234161EEA26438AA40FE4F0ED3322E18"/>
    <w:rsid w:val="00C63FF3"/>
    <w:pPr>
      <w:spacing w:after="120" w:line="288" w:lineRule="auto"/>
    </w:pPr>
  </w:style>
  <w:style w:type="paragraph" w:customStyle="1" w:styleId="BF72C7FAE29A40C8B05A6A1AA02B738B8">
    <w:name w:val="BF72C7FAE29A40C8B05A6A1AA02B738B8"/>
    <w:rsid w:val="00C63FF3"/>
    <w:pPr>
      <w:spacing w:after="120" w:line="288" w:lineRule="auto"/>
    </w:pPr>
  </w:style>
  <w:style w:type="paragraph" w:customStyle="1" w:styleId="DF8C434EDEA14884901F8DF5D75563533">
    <w:name w:val="DF8C434EDEA14884901F8DF5D75563533"/>
    <w:rsid w:val="00C63FF3"/>
    <w:pPr>
      <w:spacing w:after="120" w:line="288" w:lineRule="auto"/>
    </w:pPr>
  </w:style>
  <w:style w:type="paragraph" w:customStyle="1" w:styleId="75DFAD2E383A4F0598E4AC75A870052C3">
    <w:name w:val="75DFAD2E383A4F0598E4AC75A870052C3"/>
    <w:rsid w:val="00C63FF3"/>
    <w:pPr>
      <w:spacing w:after="120" w:line="288" w:lineRule="auto"/>
    </w:pPr>
  </w:style>
  <w:style w:type="paragraph" w:customStyle="1" w:styleId="ADF07A80B2D44A29B280CB2D741181183">
    <w:name w:val="ADF07A80B2D44A29B280CB2D741181183"/>
    <w:rsid w:val="00C63FF3"/>
    <w:pPr>
      <w:spacing w:after="120" w:line="288" w:lineRule="auto"/>
    </w:pPr>
  </w:style>
  <w:style w:type="paragraph" w:customStyle="1" w:styleId="0E29747F5AFB433ABA34AEA5A014D9A82">
    <w:name w:val="0E29747F5AFB433ABA34AEA5A014D9A82"/>
    <w:rsid w:val="00C63FF3"/>
    <w:pPr>
      <w:spacing w:after="0" w:line="240" w:lineRule="auto"/>
      <w:jc w:val="both"/>
    </w:pPr>
  </w:style>
  <w:style w:type="paragraph" w:customStyle="1" w:styleId="14412D1D18474975989A094D88D49CD22">
    <w:name w:val="14412D1D18474975989A094D88D49CD22"/>
    <w:rsid w:val="00C63FF3"/>
    <w:pPr>
      <w:spacing w:after="0" w:line="240" w:lineRule="auto"/>
      <w:jc w:val="both"/>
    </w:pPr>
  </w:style>
  <w:style w:type="paragraph" w:customStyle="1" w:styleId="0038000B46E647D390690457A6DE09393">
    <w:name w:val="0038000B46E647D390690457A6DE09393"/>
    <w:rsid w:val="00C63FF3"/>
    <w:pPr>
      <w:spacing w:after="0" w:line="240" w:lineRule="auto"/>
      <w:jc w:val="both"/>
    </w:pPr>
  </w:style>
  <w:style w:type="paragraph" w:customStyle="1" w:styleId="65299AE27CD94CB0B11CD5D5784CEC8C2">
    <w:name w:val="65299AE27CD94CB0B11CD5D5784CEC8C2"/>
    <w:rsid w:val="00C63FF3"/>
    <w:pPr>
      <w:spacing w:after="0" w:line="240" w:lineRule="auto"/>
      <w:jc w:val="both"/>
    </w:pPr>
  </w:style>
  <w:style w:type="paragraph" w:customStyle="1" w:styleId="AB41E2A2CA2C4C50A90F99CB2E253FF83">
    <w:name w:val="AB41E2A2CA2C4C50A90F99CB2E253FF83"/>
    <w:rsid w:val="00C63FF3"/>
    <w:pPr>
      <w:spacing w:after="0" w:line="240" w:lineRule="auto"/>
      <w:jc w:val="both"/>
    </w:pPr>
  </w:style>
  <w:style w:type="paragraph" w:customStyle="1" w:styleId="A4E126C2B7C14F1B8CE07089FAF4F16D2">
    <w:name w:val="A4E126C2B7C14F1B8CE07089FAF4F16D2"/>
    <w:rsid w:val="00C63FF3"/>
    <w:pPr>
      <w:spacing w:after="0" w:line="240" w:lineRule="auto"/>
      <w:jc w:val="both"/>
    </w:pPr>
  </w:style>
  <w:style w:type="paragraph" w:customStyle="1" w:styleId="144910E6723147358DC6B454849E7E762">
    <w:name w:val="144910E6723147358DC6B454849E7E762"/>
    <w:rsid w:val="00C63FF3"/>
    <w:pPr>
      <w:spacing w:after="0" w:line="240" w:lineRule="auto"/>
      <w:jc w:val="both"/>
    </w:pPr>
  </w:style>
  <w:style w:type="paragraph" w:customStyle="1" w:styleId="4DC1813B3A2F45A0A4604C6D535DC2F22">
    <w:name w:val="4DC1813B3A2F45A0A4604C6D535DC2F22"/>
    <w:rsid w:val="00C63FF3"/>
    <w:pPr>
      <w:spacing w:after="0" w:line="240" w:lineRule="auto"/>
      <w:jc w:val="both"/>
    </w:pPr>
  </w:style>
  <w:style w:type="paragraph" w:customStyle="1" w:styleId="F2DC3D678C284E01955CB86510FF1C112">
    <w:name w:val="F2DC3D678C284E01955CB86510FF1C112"/>
    <w:rsid w:val="00C63FF3"/>
    <w:pPr>
      <w:spacing w:after="0" w:line="240" w:lineRule="auto"/>
      <w:jc w:val="both"/>
    </w:pPr>
  </w:style>
  <w:style w:type="paragraph" w:customStyle="1" w:styleId="1BFE883E70C6414FAF7CE53C5A2F2F8D2">
    <w:name w:val="1BFE883E70C6414FAF7CE53C5A2F2F8D2"/>
    <w:rsid w:val="00C63FF3"/>
    <w:pPr>
      <w:spacing w:after="0" w:line="240" w:lineRule="auto"/>
      <w:jc w:val="both"/>
    </w:pPr>
  </w:style>
  <w:style w:type="paragraph" w:customStyle="1" w:styleId="106EB7FFAB404DBBA8CD3CBCE1FE97422">
    <w:name w:val="106EB7FFAB404DBBA8CD3CBCE1FE97422"/>
    <w:rsid w:val="00C63FF3"/>
    <w:pPr>
      <w:spacing w:after="0" w:line="240" w:lineRule="auto"/>
      <w:jc w:val="both"/>
    </w:pPr>
  </w:style>
  <w:style w:type="paragraph" w:customStyle="1" w:styleId="87A69C14DAF0468D8AC20F03479121472">
    <w:name w:val="87A69C14DAF0468D8AC20F03479121472"/>
    <w:rsid w:val="00C63FF3"/>
    <w:pPr>
      <w:spacing w:after="0" w:line="240" w:lineRule="auto"/>
      <w:jc w:val="both"/>
    </w:pPr>
  </w:style>
  <w:style w:type="paragraph" w:customStyle="1" w:styleId="B9C3671378CA4936957601821175F7732">
    <w:name w:val="B9C3671378CA4936957601821175F7732"/>
    <w:rsid w:val="00C63FF3"/>
    <w:pPr>
      <w:spacing w:after="0" w:line="240" w:lineRule="auto"/>
      <w:jc w:val="both"/>
    </w:pPr>
  </w:style>
  <w:style w:type="paragraph" w:customStyle="1" w:styleId="38C8BCF709074436B2FD41846FB8A2822">
    <w:name w:val="38C8BCF709074436B2FD41846FB8A2822"/>
    <w:rsid w:val="00C63FF3"/>
    <w:pPr>
      <w:spacing w:after="0" w:line="240" w:lineRule="auto"/>
      <w:jc w:val="both"/>
    </w:pPr>
  </w:style>
  <w:style w:type="paragraph" w:customStyle="1" w:styleId="CDB64C4AF0DA4FAE97DDA360DCF726F32">
    <w:name w:val="CDB64C4AF0DA4FAE97DDA360DCF726F32"/>
    <w:rsid w:val="00C63FF3"/>
    <w:pPr>
      <w:spacing w:after="0" w:line="240" w:lineRule="auto"/>
      <w:jc w:val="both"/>
    </w:pPr>
  </w:style>
  <w:style w:type="paragraph" w:customStyle="1" w:styleId="B974D312B2F942A99115CBB69322DBED2">
    <w:name w:val="B974D312B2F942A99115CBB69322DBED2"/>
    <w:rsid w:val="00C63FF3"/>
    <w:pPr>
      <w:spacing w:after="0" w:line="240" w:lineRule="auto"/>
      <w:jc w:val="both"/>
    </w:pPr>
  </w:style>
  <w:style w:type="paragraph" w:customStyle="1" w:styleId="6162B958346A42CEBDB72C81C82978DB2">
    <w:name w:val="6162B958346A42CEBDB72C81C82978DB2"/>
    <w:rsid w:val="00C63FF3"/>
    <w:pPr>
      <w:spacing w:after="0" w:line="240" w:lineRule="auto"/>
      <w:jc w:val="both"/>
    </w:pPr>
  </w:style>
  <w:style w:type="paragraph" w:customStyle="1" w:styleId="38A9B618F5EA4FAC937118B0A79AA5DB2">
    <w:name w:val="38A9B618F5EA4FAC937118B0A79AA5DB2"/>
    <w:rsid w:val="00C63FF3"/>
    <w:pPr>
      <w:spacing w:after="0" w:line="240" w:lineRule="auto"/>
      <w:jc w:val="both"/>
    </w:pPr>
  </w:style>
  <w:style w:type="paragraph" w:customStyle="1" w:styleId="E5598B5CF11240AE9519AF00D29253CE2">
    <w:name w:val="E5598B5CF11240AE9519AF00D29253CE2"/>
    <w:rsid w:val="00C63FF3"/>
    <w:pPr>
      <w:spacing w:after="0" w:line="240" w:lineRule="auto"/>
      <w:jc w:val="both"/>
    </w:pPr>
  </w:style>
  <w:style w:type="paragraph" w:customStyle="1" w:styleId="EB3F74E7284547C9AE075B0B79639D0D2">
    <w:name w:val="EB3F74E7284547C9AE075B0B79639D0D2"/>
    <w:rsid w:val="00C63FF3"/>
    <w:pPr>
      <w:spacing w:after="0" w:line="240" w:lineRule="auto"/>
      <w:jc w:val="both"/>
    </w:pPr>
  </w:style>
  <w:style w:type="paragraph" w:customStyle="1" w:styleId="099CCC182BF74797A9EB8D3BCC72B77E2">
    <w:name w:val="099CCC182BF74797A9EB8D3BCC72B77E2"/>
    <w:rsid w:val="00C63FF3"/>
    <w:pPr>
      <w:spacing w:after="0" w:line="240" w:lineRule="auto"/>
      <w:jc w:val="both"/>
    </w:pPr>
  </w:style>
  <w:style w:type="paragraph" w:customStyle="1" w:styleId="8F5A0E73582E4FF7BC941EE9FB37A0A22">
    <w:name w:val="8F5A0E73582E4FF7BC941EE9FB37A0A22"/>
    <w:rsid w:val="00C63FF3"/>
    <w:pPr>
      <w:spacing w:after="0" w:line="240" w:lineRule="auto"/>
      <w:jc w:val="both"/>
    </w:pPr>
  </w:style>
  <w:style w:type="paragraph" w:customStyle="1" w:styleId="CBD6761F17944218ABA2020B8B1078CB2">
    <w:name w:val="CBD6761F17944218ABA2020B8B1078CB2"/>
    <w:rsid w:val="00C63FF3"/>
    <w:pPr>
      <w:spacing w:after="0" w:line="240" w:lineRule="auto"/>
      <w:jc w:val="both"/>
    </w:pPr>
  </w:style>
  <w:style w:type="paragraph" w:customStyle="1" w:styleId="905D25A4658B4C42AF05E6AC7E3C89022">
    <w:name w:val="905D25A4658B4C42AF05E6AC7E3C89022"/>
    <w:rsid w:val="00C63FF3"/>
    <w:pPr>
      <w:spacing w:after="0" w:line="240" w:lineRule="auto"/>
      <w:jc w:val="both"/>
    </w:pPr>
  </w:style>
  <w:style w:type="paragraph" w:customStyle="1" w:styleId="8EDDBC7DB57D4F758FA504A7402612112">
    <w:name w:val="8EDDBC7DB57D4F758FA504A7402612112"/>
    <w:rsid w:val="00C63FF3"/>
    <w:pPr>
      <w:spacing w:after="0" w:line="240" w:lineRule="auto"/>
      <w:jc w:val="both"/>
    </w:pPr>
  </w:style>
  <w:style w:type="paragraph" w:customStyle="1" w:styleId="6C8CEFE665FD41F8BEFCCFF7AE7EA8AE2">
    <w:name w:val="6C8CEFE665FD41F8BEFCCFF7AE7EA8AE2"/>
    <w:rsid w:val="00C63FF3"/>
    <w:pPr>
      <w:spacing w:after="0" w:line="240" w:lineRule="auto"/>
      <w:jc w:val="both"/>
    </w:pPr>
  </w:style>
  <w:style w:type="paragraph" w:customStyle="1" w:styleId="C401A51A13B64BE190DCBE23649DB8642">
    <w:name w:val="C401A51A13B64BE190DCBE23649DB8642"/>
    <w:rsid w:val="00C63FF3"/>
    <w:pPr>
      <w:spacing w:after="0" w:line="240" w:lineRule="auto"/>
      <w:jc w:val="both"/>
    </w:pPr>
  </w:style>
  <w:style w:type="paragraph" w:customStyle="1" w:styleId="9DDE3334134D4CFFBB6F5001695884502">
    <w:name w:val="9DDE3334134D4CFFBB6F5001695884502"/>
    <w:rsid w:val="00C63FF3"/>
    <w:pPr>
      <w:spacing w:after="0" w:line="240" w:lineRule="auto"/>
      <w:jc w:val="both"/>
    </w:pPr>
  </w:style>
  <w:style w:type="paragraph" w:customStyle="1" w:styleId="7B586ACF5C024B41964C52C8D0EC01E11">
    <w:name w:val="7B586ACF5C024B41964C52C8D0EC01E11"/>
    <w:rsid w:val="00C63FF3"/>
    <w:pPr>
      <w:spacing w:after="0" w:line="240" w:lineRule="auto"/>
      <w:jc w:val="both"/>
    </w:pPr>
  </w:style>
  <w:style w:type="paragraph" w:customStyle="1" w:styleId="7D1985D0728D4AE6B27396EA78900C5D2">
    <w:name w:val="7D1985D0728D4AE6B27396EA78900C5D2"/>
    <w:rsid w:val="00C63FF3"/>
    <w:pPr>
      <w:spacing w:after="0" w:line="240" w:lineRule="auto"/>
      <w:jc w:val="both"/>
    </w:pPr>
  </w:style>
  <w:style w:type="paragraph" w:customStyle="1" w:styleId="9B16CDF102A245EBBBA27EFF2460A0898">
    <w:name w:val="9B16CDF102A245EBBBA27EFF2460A0898"/>
    <w:rsid w:val="00C63FF3"/>
    <w:pPr>
      <w:spacing w:after="0" w:line="240" w:lineRule="auto"/>
      <w:jc w:val="both"/>
    </w:pPr>
  </w:style>
  <w:style w:type="paragraph" w:customStyle="1" w:styleId="A50FA4A2665644F48CE0A0BA05D6E5A68">
    <w:name w:val="A50FA4A2665644F48CE0A0BA05D6E5A68"/>
    <w:rsid w:val="00C63FF3"/>
    <w:pPr>
      <w:spacing w:after="0" w:line="240" w:lineRule="auto"/>
      <w:jc w:val="both"/>
    </w:pPr>
  </w:style>
  <w:style w:type="paragraph" w:customStyle="1" w:styleId="FCFECB18B39A4813BBF3A97667F2F8C3">
    <w:name w:val="FCFECB18B39A4813BBF3A97667F2F8C3"/>
    <w:rsid w:val="00C63FF3"/>
    <w:pPr>
      <w:spacing w:after="0" w:line="240" w:lineRule="auto"/>
      <w:jc w:val="both"/>
    </w:pPr>
  </w:style>
  <w:style w:type="paragraph" w:customStyle="1" w:styleId="5124111ACB7C4EE2AB4E548D633E7057">
    <w:name w:val="5124111ACB7C4EE2AB4E548D633E7057"/>
    <w:rsid w:val="00C63FF3"/>
    <w:pPr>
      <w:spacing w:after="0" w:line="240" w:lineRule="auto"/>
      <w:jc w:val="both"/>
    </w:pPr>
  </w:style>
  <w:style w:type="paragraph" w:customStyle="1" w:styleId="66012D5DA5FE41339F18BA4D23B03E54">
    <w:name w:val="66012D5DA5FE41339F18BA4D23B03E54"/>
    <w:rsid w:val="00C63FF3"/>
    <w:pPr>
      <w:spacing w:after="0" w:line="240" w:lineRule="auto"/>
      <w:jc w:val="both"/>
    </w:pPr>
  </w:style>
  <w:style w:type="paragraph" w:customStyle="1" w:styleId="91EF4BA35686489FA1928FB957A6EF691">
    <w:name w:val="91EF4BA35686489FA1928FB957A6EF691"/>
    <w:rsid w:val="00C63FF3"/>
    <w:pPr>
      <w:spacing w:after="0" w:line="240" w:lineRule="auto"/>
      <w:jc w:val="both"/>
    </w:pPr>
  </w:style>
  <w:style w:type="paragraph" w:customStyle="1" w:styleId="89F9400BBE5148B3A3BF0357A2E15F7C1">
    <w:name w:val="89F9400BBE5148B3A3BF0357A2E15F7C1"/>
    <w:rsid w:val="00C63FF3"/>
    <w:pPr>
      <w:spacing w:after="0" w:line="240" w:lineRule="auto"/>
      <w:jc w:val="both"/>
    </w:pPr>
  </w:style>
  <w:style w:type="paragraph" w:customStyle="1" w:styleId="F8F4ED0DBABD4D93ABC810267E5EA09A1">
    <w:name w:val="F8F4ED0DBABD4D93ABC810267E5EA09A1"/>
    <w:rsid w:val="00C63FF3"/>
    <w:pPr>
      <w:spacing w:after="0" w:line="240" w:lineRule="auto"/>
      <w:jc w:val="both"/>
    </w:pPr>
  </w:style>
  <w:style w:type="paragraph" w:customStyle="1" w:styleId="B643F017E8D643E4A598CAD3D4DB8605">
    <w:name w:val="B643F017E8D643E4A598CAD3D4DB8605"/>
    <w:rsid w:val="00C63FF3"/>
    <w:pPr>
      <w:spacing w:after="0" w:line="240" w:lineRule="auto"/>
      <w:jc w:val="both"/>
    </w:pPr>
  </w:style>
  <w:style w:type="paragraph" w:customStyle="1" w:styleId="3E7391C893B245419019A8308072FC50">
    <w:name w:val="3E7391C893B245419019A8308072FC50"/>
    <w:rsid w:val="00C63FF3"/>
    <w:pPr>
      <w:spacing w:after="0" w:line="240" w:lineRule="auto"/>
      <w:jc w:val="both"/>
    </w:pPr>
  </w:style>
  <w:style w:type="paragraph" w:customStyle="1" w:styleId="A70AA15C5F2545D99EA902DEB3EC10CC">
    <w:name w:val="A70AA15C5F2545D99EA902DEB3EC10CC"/>
    <w:rsid w:val="00B06F0E"/>
    <w:rPr>
      <w:kern w:val="2"/>
      <w14:ligatures w14:val="standardContextual"/>
    </w:rPr>
  </w:style>
  <w:style w:type="paragraph" w:customStyle="1" w:styleId="5CF5BE557D51498280581826756538BB">
    <w:name w:val="5CF5BE557D51498280581826756538BB"/>
    <w:rsid w:val="00B06F0E"/>
    <w:rPr>
      <w:kern w:val="2"/>
      <w14:ligatures w14:val="standardContextual"/>
    </w:rPr>
  </w:style>
  <w:style w:type="paragraph" w:customStyle="1" w:styleId="1AB353EF8AEA403B9BA9D705C408D1DF">
    <w:name w:val="1AB353EF8AEA403B9BA9D705C408D1DF"/>
    <w:rsid w:val="00B06F0E"/>
    <w:rPr>
      <w:kern w:val="2"/>
      <w14:ligatures w14:val="standardContextual"/>
    </w:rPr>
  </w:style>
  <w:style w:type="paragraph" w:customStyle="1" w:styleId="42DEDD019C2A42C58DE44803C0191DC3">
    <w:name w:val="42DEDD019C2A42C58DE44803C0191DC3"/>
    <w:rsid w:val="00B06F0E"/>
    <w:rPr>
      <w:kern w:val="2"/>
      <w14:ligatures w14:val="standardContextual"/>
    </w:rPr>
  </w:style>
  <w:style w:type="paragraph" w:customStyle="1" w:styleId="C3E6C83625C84D0E93B366AA2FC5430C">
    <w:name w:val="C3E6C83625C84D0E93B366AA2FC5430C"/>
    <w:rsid w:val="00212B85"/>
    <w:rPr>
      <w:kern w:val="2"/>
      <w14:ligatures w14:val="standardContextual"/>
    </w:rPr>
  </w:style>
  <w:style w:type="paragraph" w:customStyle="1" w:styleId="8C22F13B85F747E2B005E9319F230CA7">
    <w:name w:val="8C22F13B85F747E2B005E9319F230CA7"/>
    <w:rsid w:val="00212B8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57</TotalTime>
  <Pages>2</Pages>
  <Words>338</Words>
  <Characters>1933</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ODVOZ ODPADKOV (NMV 2023)</vt:lpstr>
    </vt:vector>
  </TitlesOfParts>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ODVOZ ODPADKOV (NMV 2023)</dc:title>
  <dc:subject>DOKUMENTACIJA V ZVEZI Z ODDAJO JAVNEGA NAROČILA</dc:subject>
  <dc:creator>Tanja</dc:creator>
  <cp:keywords/>
  <cp:lastModifiedBy>Tanja Vintar</cp:lastModifiedBy>
  <cp:revision>4</cp:revision>
  <cp:lastPrinted>2024-08-02T09:44:00Z</cp:lastPrinted>
  <dcterms:created xsi:type="dcterms:W3CDTF">2024-11-06T11:16:00Z</dcterms:created>
  <dcterms:modified xsi:type="dcterms:W3CDTF">2024-11-06T11:21:00Z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